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61D5C" w14:textId="18CC8056" w:rsidR="0038109D" w:rsidRDefault="0038109D" w:rsidP="0038109D">
      <w:pPr>
        <w:rPr>
          <w:rFonts w:cs="Arial"/>
        </w:rPr>
      </w:pPr>
      <w:bookmarkStart w:id="0" w:name="_GoBack"/>
      <w:bookmarkEnd w:id="0"/>
      <w:r w:rsidRPr="0029386F">
        <w:rPr>
          <w:rFonts w:cs="Arial"/>
        </w:rPr>
        <w:t>Številka:</w:t>
      </w:r>
      <w:r w:rsidR="00397945">
        <w:rPr>
          <w:rFonts w:cs="Arial"/>
        </w:rPr>
        <w:t xml:space="preserve"> </w:t>
      </w:r>
      <w:r w:rsidR="00415AD0">
        <w:rPr>
          <w:rFonts w:cs="Arial"/>
        </w:rPr>
        <w:t>4300-0001/2026-3</w:t>
      </w:r>
      <w:r w:rsidRPr="0029386F">
        <w:rPr>
          <w:rFonts w:cs="Arial"/>
        </w:rPr>
        <w:t xml:space="preserve"> </w:t>
      </w:r>
    </w:p>
    <w:p w14:paraId="675B4086" w14:textId="2BAE65A2" w:rsidR="0038109D" w:rsidRDefault="0038109D" w:rsidP="00B340C0">
      <w:pPr>
        <w:rPr>
          <w:rFonts w:cs="Arial"/>
        </w:rPr>
      </w:pPr>
      <w:r>
        <w:rPr>
          <w:rFonts w:cs="Arial"/>
        </w:rPr>
        <w:t>JN BR:</w:t>
      </w:r>
      <w:r w:rsidR="00397945">
        <w:rPr>
          <w:rFonts w:cs="Arial"/>
        </w:rPr>
        <w:t xml:space="preserve"> </w:t>
      </w:r>
      <w:r w:rsidR="00415AD0">
        <w:rPr>
          <w:rFonts w:cs="Arial"/>
        </w:rPr>
        <w:t>2026-128</w:t>
      </w:r>
    </w:p>
    <w:p w14:paraId="3A4C2EB2" w14:textId="77777777" w:rsidR="00232815" w:rsidRDefault="00232815" w:rsidP="00B340C0">
      <w:pPr>
        <w:rPr>
          <w:rFonts w:cs="Arial"/>
        </w:rPr>
      </w:pPr>
    </w:p>
    <w:p w14:paraId="32C732F1" w14:textId="4B1248D7" w:rsidR="0038109D" w:rsidRDefault="0038109D" w:rsidP="00D0441D">
      <w:pPr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17814E2E" w14:textId="570B6256" w:rsidR="00D0441D" w:rsidRPr="00D0441D" w:rsidRDefault="00D0441D" w:rsidP="00D0441D">
      <w:pPr>
        <w:jc w:val="center"/>
        <w:rPr>
          <w:rFonts w:cs="Arial"/>
          <w:i/>
          <w:color w:val="808080" w:themeColor="background1" w:themeShade="80"/>
        </w:rPr>
      </w:pPr>
      <w:r w:rsidRPr="00D0441D">
        <w:rPr>
          <w:rFonts w:cs="Arial"/>
          <w:i/>
          <w:color w:val="808080" w:themeColor="background1" w:themeShade="80"/>
        </w:rPr>
        <w:t>/velja za sklop 2/</w:t>
      </w:r>
    </w:p>
    <w:p w14:paraId="469E8829" w14:textId="496257C5" w:rsidR="0038109D" w:rsidRDefault="0038109D" w:rsidP="0038109D">
      <w:pPr>
        <w:tabs>
          <w:tab w:val="left" w:pos="1083"/>
        </w:tabs>
        <w:rPr>
          <w:rFonts w:cs="Arial"/>
        </w:rPr>
      </w:pPr>
    </w:p>
    <w:p w14:paraId="04C3464D" w14:textId="77777777" w:rsidR="00232815" w:rsidRDefault="00232815" w:rsidP="0038109D">
      <w:pPr>
        <w:tabs>
          <w:tab w:val="left" w:pos="1083"/>
        </w:tabs>
        <w:rPr>
          <w:rFonts w:cs="Arial"/>
        </w:rPr>
      </w:pPr>
    </w:p>
    <w:p w14:paraId="4ADA6F20" w14:textId="552843F1" w:rsidR="0038109D" w:rsidRDefault="0038109D" w:rsidP="0038109D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38E5FD7C" w14:textId="77777777" w:rsidR="0038109D" w:rsidRDefault="0038109D" w:rsidP="0038109D">
      <w:pPr>
        <w:tabs>
          <w:tab w:val="left" w:pos="1083"/>
        </w:tabs>
        <w:rPr>
          <w:rFonts w:cs="Arial"/>
        </w:rPr>
      </w:pPr>
    </w:p>
    <w:p w14:paraId="5B0B33FB" w14:textId="2934F849" w:rsidR="0038109D" w:rsidRDefault="0038109D" w:rsidP="0038109D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57D60B82" w14:textId="279E1ADC" w:rsidR="0038109D" w:rsidRDefault="0038109D" w:rsidP="0038109D">
      <w:pPr>
        <w:tabs>
          <w:tab w:val="left" w:pos="1083"/>
        </w:tabs>
        <w:rPr>
          <w:rFonts w:cs="Arial"/>
        </w:rPr>
      </w:pPr>
    </w:p>
    <w:p w14:paraId="3DBB4957" w14:textId="2F968B3D" w:rsidR="00A67811" w:rsidRDefault="00A67811" w:rsidP="0038109D">
      <w:pPr>
        <w:tabs>
          <w:tab w:val="left" w:pos="1083"/>
        </w:tabs>
        <w:rPr>
          <w:rFonts w:cs="Arial"/>
        </w:rPr>
      </w:pPr>
    </w:p>
    <w:p w14:paraId="709BE500" w14:textId="7997497D" w:rsidR="002A5137" w:rsidRPr="009D445E" w:rsidRDefault="009D445E" w:rsidP="00415AD0">
      <w:pPr>
        <w:pStyle w:val="Odstavekseznama"/>
        <w:numPr>
          <w:ilvl w:val="0"/>
          <w:numId w:val="25"/>
        </w:numPr>
        <w:spacing w:line="240" w:lineRule="auto"/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5051FF0B" w14:textId="3BA2D396" w:rsidR="00A67811" w:rsidRPr="002A5137" w:rsidRDefault="00A67811" w:rsidP="00415AD0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74B23497" w14:textId="77777777" w:rsidR="00A67811" w:rsidRPr="002A5137" w:rsidRDefault="00A67811" w:rsidP="00415AD0">
      <w:pPr>
        <w:pStyle w:val="Odstavekseznama"/>
        <w:numPr>
          <w:ilvl w:val="0"/>
          <w:numId w:val="30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73987EC3" w14:textId="77777777" w:rsidR="00A67811" w:rsidRPr="002A5137" w:rsidRDefault="00A67811" w:rsidP="00415AD0">
      <w:pPr>
        <w:pStyle w:val="Odstavekseznama"/>
        <w:numPr>
          <w:ilvl w:val="0"/>
          <w:numId w:val="30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4D049139" w14:textId="5E2ECBA7" w:rsidR="002A5137" w:rsidRPr="002A5137" w:rsidRDefault="00A67811" w:rsidP="00415AD0">
      <w:pPr>
        <w:pStyle w:val="Odstavekseznama"/>
        <w:numPr>
          <w:ilvl w:val="0"/>
          <w:numId w:val="30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</w:t>
      </w:r>
      <w:r w:rsidR="002A5137" w:rsidRPr="002A5137">
        <w:rPr>
          <w:rFonts w:ascii="Arial" w:hAnsi="Arial" w:cs="Arial"/>
        </w:rPr>
        <w:t xml:space="preserve"> </w:t>
      </w:r>
      <w:r w:rsidRPr="002A5137">
        <w:rPr>
          <w:rFonts w:ascii="Arial" w:hAnsi="Arial" w:cs="Arial"/>
        </w:rPr>
        <w:t>vključno s podizvajalci, dobavitelji ali subjekti, katerih zmogljivosti se uporabljajo v smislu direktiv o javnem naročanju, če predstavljajo več kot 10 % vrednosti naročila;</w:t>
      </w:r>
    </w:p>
    <w:p w14:paraId="5E64A40F" w14:textId="45C0E42E" w:rsidR="00A67811" w:rsidRDefault="00A67811" w:rsidP="00415AD0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13FE8AC3" w14:textId="36A1C43E" w:rsidR="009D445E" w:rsidRDefault="009D445E" w:rsidP="009D445E">
      <w:pPr>
        <w:tabs>
          <w:tab w:val="left" w:pos="142"/>
        </w:tabs>
        <w:jc w:val="both"/>
        <w:rPr>
          <w:rFonts w:cs="Arial"/>
        </w:rPr>
      </w:pPr>
    </w:p>
    <w:p w14:paraId="223ED82B" w14:textId="77777777" w:rsidR="009D445E" w:rsidRPr="000F26A5" w:rsidRDefault="009D445E" w:rsidP="009D445E">
      <w:pPr>
        <w:pStyle w:val="Odstavekseznama"/>
        <w:numPr>
          <w:ilvl w:val="0"/>
          <w:numId w:val="25"/>
        </w:numPr>
        <w:spacing w:line="240" w:lineRule="auto"/>
        <w:rPr>
          <w:rFonts w:ascii="Arial" w:hAnsi="Arial" w:cs="Arial"/>
        </w:rPr>
      </w:pPr>
      <w:r w:rsidRPr="000F26A5">
        <w:rPr>
          <w:rFonts w:ascii="Arial" w:hAnsi="Arial" w:cs="Arial"/>
          <w:b/>
        </w:rPr>
        <w:t xml:space="preserve">USTREZNOST </w:t>
      </w:r>
    </w:p>
    <w:p w14:paraId="76F25BA8" w14:textId="0034D80B" w:rsidR="009D445E" w:rsidRPr="009D445E" w:rsidRDefault="009D445E" w:rsidP="009D445E">
      <w:pPr>
        <w:pStyle w:val="Odstavekseznama"/>
        <w:spacing w:line="240" w:lineRule="auto"/>
        <w:ind w:left="357"/>
        <w:rPr>
          <w:rFonts w:ascii="Arial" w:hAnsi="Arial" w:cs="Arial"/>
        </w:rPr>
      </w:pPr>
      <w:r w:rsidRPr="000F26A5">
        <w:rPr>
          <w:rFonts w:ascii="Arial" w:hAnsi="Arial" w:cs="Arial"/>
        </w:rPr>
        <w:t>Izjavljamo, da smo vpisani v enega od poklicnih ali poslovnih registrov, ki se v vodijo v državi članici NATO</w:t>
      </w:r>
      <w:r>
        <w:rPr>
          <w:rFonts w:ascii="Arial" w:hAnsi="Arial" w:cs="Arial"/>
        </w:rPr>
        <w:t>, v kateri imamo sedež</w:t>
      </w:r>
      <w:r w:rsidRPr="000F26A5">
        <w:rPr>
          <w:rFonts w:ascii="Arial" w:hAnsi="Arial" w:cs="Arial"/>
        </w:rPr>
        <w:t xml:space="preserve">. </w:t>
      </w:r>
    </w:p>
    <w:p w14:paraId="493BF498" w14:textId="1F71D78A" w:rsidR="00397945" w:rsidRDefault="00397945" w:rsidP="00BB1E7F">
      <w:pPr>
        <w:pStyle w:val="Odstavekseznama"/>
        <w:spacing w:line="240" w:lineRule="auto"/>
        <w:ind w:left="357"/>
        <w:rPr>
          <w:rFonts w:ascii="Arial" w:hAnsi="Arial" w:cs="Arial"/>
        </w:rPr>
      </w:pPr>
    </w:p>
    <w:p w14:paraId="44ACB3EF" w14:textId="77777777" w:rsidR="00397945" w:rsidRPr="00397945" w:rsidRDefault="00397945" w:rsidP="00A67811">
      <w:pPr>
        <w:pStyle w:val="Odstavekseznama"/>
        <w:numPr>
          <w:ilvl w:val="0"/>
          <w:numId w:val="25"/>
        </w:numPr>
        <w:spacing w:line="240" w:lineRule="auto"/>
        <w:ind w:left="344"/>
        <w:rPr>
          <w:rFonts w:ascii="Arial" w:hAnsi="Arial" w:cs="Arial"/>
          <w:b/>
        </w:rPr>
      </w:pPr>
      <w:r w:rsidRPr="00397945">
        <w:rPr>
          <w:rFonts w:ascii="Arial" w:hAnsi="Arial" w:cs="Arial"/>
          <w:b/>
        </w:rPr>
        <w:t xml:space="preserve">ČISTI LETNI PRIHODEK </w:t>
      </w:r>
    </w:p>
    <w:p w14:paraId="30A81051" w14:textId="4EA55738" w:rsidR="00397945" w:rsidRDefault="00397945" w:rsidP="00397945">
      <w:pPr>
        <w:pStyle w:val="Odstavekseznama"/>
        <w:spacing w:line="240" w:lineRule="auto"/>
        <w:ind w:left="346"/>
        <w:rPr>
          <w:rFonts w:ascii="Arial" w:hAnsi="Arial" w:cs="Arial"/>
        </w:rPr>
      </w:pPr>
      <w:r w:rsidRPr="00397945">
        <w:rPr>
          <w:rFonts w:ascii="Arial" w:hAnsi="Arial" w:cs="Arial"/>
        </w:rPr>
        <w:t>Izjavljamo, da smo imeli v zadnjih treh (3) poslovnih letih (202</w:t>
      </w:r>
      <w:r w:rsidR="00D0441D">
        <w:rPr>
          <w:rFonts w:ascii="Arial" w:hAnsi="Arial" w:cs="Arial"/>
        </w:rPr>
        <w:t>4</w:t>
      </w:r>
      <w:r w:rsidRPr="00397945">
        <w:rPr>
          <w:rFonts w:ascii="Arial" w:hAnsi="Arial" w:cs="Arial"/>
        </w:rPr>
        <w:t>, 202</w:t>
      </w:r>
      <w:r w:rsidR="00D0441D">
        <w:rPr>
          <w:rFonts w:ascii="Arial" w:hAnsi="Arial" w:cs="Arial"/>
        </w:rPr>
        <w:t>3</w:t>
      </w:r>
      <w:r w:rsidR="00130F29">
        <w:rPr>
          <w:rFonts w:ascii="Arial" w:hAnsi="Arial" w:cs="Arial"/>
        </w:rPr>
        <w:t xml:space="preserve"> in 202</w:t>
      </w:r>
      <w:r w:rsidR="00D0441D">
        <w:rPr>
          <w:rFonts w:ascii="Arial" w:hAnsi="Arial" w:cs="Arial"/>
        </w:rPr>
        <w:t>2</w:t>
      </w:r>
      <w:r w:rsidRPr="00397945">
        <w:rPr>
          <w:rFonts w:ascii="Arial" w:hAnsi="Arial" w:cs="Arial"/>
        </w:rPr>
        <w:t xml:space="preserve">), za posamezno poslovno leto, čiste letne prihodke od prodaje oz. prihodke od prodaje, </w:t>
      </w:r>
      <w:r w:rsidR="00D0441D">
        <w:rPr>
          <w:rFonts w:ascii="Arial" w:hAnsi="Arial" w:cs="Arial"/>
        </w:rPr>
        <w:t>v višini najmanj 7</w:t>
      </w:r>
      <w:r w:rsidRPr="00397945">
        <w:rPr>
          <w:rFonts w:ascii="Arial" w:hAnsi="Arial" w:cs="Arial"/>
        </w:rPr>
        <w:t xml:space="preserve"> mio EUR oziroma izjavljamo, ker poslujemo manj kot tri (3) leta, da smo imeli čiste letne prihodke od prodaje oz. prihodke od prodaje, za posamezno </w:t>
      </w:r>
      <w:r w:rsidR="00361672">
        <w:rPr>
          <w:rFonts w:ascii="Arial" w:hAnsi="Arial" w:cs="Arial"/>
        </w:rPr>
        <w:t xml:space="preserve">poslovno </w:t>
      </w:r>
      <w:r w:rsidRPr="00397945">
        <w:rPr>
          <w:rFonts w:ascii="Arial" w:hAnsi="Arial" w:cs="Arial"/>
        </w:rPr>
        <w:t>leto, od kar poslujemo</w:t>
      </w:r>
      <w:r>
        <w:rPr>
          <w:rFonts w:ascii="Arial" w:hAnsi="Arial" w:cs="Arial"/>
        </w:rPr>
        <w:t>,</w:t>
      </w:r>
      <w:r w:rsidRPr="00397945">
        <w:rPr>
          <w:rFonts w:ascii="Arial" w:hAnsi="Arial" w:cs="Arial"/>
        </w:rPr>
        <w:t xml:space="preserve"> </w:t>
      </w:r>
      <w:r w:rsidR="00D0441D">
        <w:rPr>
          <w:rFonts w:ascii="Arial" w:hAnsi="Arial" w:cs="Arial"/>
        </w:rPr>
        <w:t>v višini najmanj</w:t>
      </w:r>
      <w:r w:rsidRPr="00397945">
        <w:rPr>
          <w:rFonts w:ascii="Arial" w:hAnsi="Arial" w:cs="Arial"/>
        </w:rPr>
        <w:t xml:space="preserve"> </w:t>
      </w:r>
      <w:r w:rsidR="00D0441D">
        <w:rPr>
          <w:rFonts w:ascii="Arial" w:hAnsi="Arial" w:cs="Arial"/>
        </w:rPr>
        <w:t>7</w:t>
      </w:r>
      <w:r w:rsidRPr="00397945">
        <w:rPr>
          <w:rFonts w:ascii="Arial" w:hAnsi="Arial" w:cs="Arial"/>
        </w:rPr>
        <w:t xml:space="preserve"> mio EUR. </w:t>
      </w:r>
    </w:p>
    <w:p w14:paraId="326F654F" w14:textId="5F7B0120" w:rsidR="00B340C0" w:rsidRDefault="00B340C0" w:rsidP="00397945">
      <w:pPr>
        <w:rPr>
          <w:rFonts w:eastAsia="Calibri" w:cs="Arial"/>
          <w:lang w:eastAsia="en-US"/>
        </w:rPr>
      </w:pPr>
    </w:p>
    <w:p w14:paraId="2C10C89D" w14:textId="708DFB38" w:rsidR="00397945" w:rsidRPr="00397945" w:rsidRDefault="00397945" w:rsidP="00A67811">
      <w:pPr>
        <w:pStyle w:val="Odstavekseznama"/>
        <w:numPr>
          <w:ilvl w:val="0"/>
          <w:numId w:val="25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NEPORAVNANE OBVEZNOSTI</w:t>
      </w:r>
    </w:p>
    <w:p w14:paraId="08D61EAE" w14:textId="3B0887CC" w:rsidR="00397945" w:rsidRDefault="00397945" w:rsidP="00397945">
      <w:pPr>
        <w:ind w:left="360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Izjavljamo, da v zadnjih 6 mesecih od izstavitve dokazila nimamo dospelih neporavnanih obveznosti.</w:t>
      </w:r>
    </w:p>
    <w:p w14:paraId="514E6078" w14:textId="145D51C9" w:rsidR="00397945" w:rsidRDefault="00397945" w:rsidP="00397945">
      <w:pPr>
        <w:ind w:left="360"/>
        <w:rPr>
          <w:rFonts w:eastAsia="Calibri" w:cs="Arial"/>
          <w:lang w:eastAsia="en-US"/>
        </w:rPr>
      </w:pPr>
    </w:p>
    <w:p w14:paraId="5B1755E6" w14:textId="55A48A3E" w:rsidR="00397945" w:rsidRPr="00397945" w:rsidRDefault="00397945" w:rsidP="00397945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t>Dokazilo:</w:t>
      </w:r>
    </w:p>
    <w:p w14:paraId="24584564" w14:textId="07A18B61" w:rsidR="00397945" w:rsidRPr="00397945" w:rsidRDefault="00AE6E09" w:rsidP="00397945">
      <w:pPr>
        <w:pStyle w:val="Odstavekseznama"/>
        <w:numPr>
          <w:ilvl w:val="0"/>
          <w:numId w:val="15"/>
        </w:numPr>
        <w:spacing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397945" w:rsidRPr="00397945">
        <w:rPr>
          <w:rFonts w:ascii="Arial" w:hAnsi="Arial" w:cs="Arial"/>
        </w:rPr>
        <w:t>kladno s točko 2.B.</w:t>
      </w:r>
      <w:r w:rsidR="009642FB">
        <w:rPr>
          <w:rFonts w:ascii="Arial" w:hAnsi="Arial" w:cs="Arial"/>
        </w:rPr>
        <w:t>b</w:t>
      </w:r>
      <w:r w:rsidR="00397945" w:rsidRPr="00397945">
        <w:rPr>
          <w:rFonts w:ascii="Arial" w:hAnsi="Arial" w:cs="Arial"/>
        </w:rPr>
        <w:t xml:space="preserve">) (Neporavnane obveznosti) obrazca OBR – 2.06 (Pogoji za ugotavljanje sposobnosti in usposobljenosti podjetja), </w:t>
      </w:r>
      <w:r>
        <w:rPr>
          <w:rFonts w:ascii="Arial" w:hAnsi="Arial" w:cs="Arial"/>
        </w:rPr>
        <w:t xml:space="preserve">se </w:t>
      </w:r>
      <w:r w:rsidR="00397945" w:rsidRPr="00397945">
        <w:rPr>
          <w:rFonts w:ascii="Arial" w:hAnsi="Arial" w:cs="Arial"/>
        </w:rPr>
        <w:t>predloži ustrezno dokazilo</w:t>
      </w:r>
      <w:r w:rsidR="00397945">
        <w:rPr>
          <w:rFonts w:ascii="Arial" w:hAnsi="Arial" w:cs="Arial"/>
        </w:rPr>
        <w:t>.</w:t>
      </w:r>
    </w:p>
    <w:p w14:paraId="4C9056DE" w14:textId="4CA2C12F" w:rsidR="00397945" w:rsidRPr="00397945" w:rsidRDefault="00397945" w:rsidP="00397945">
      <w:pPr>
        <w:rPr>
          <w:rFonts w:cs="Arial"/>
        </w:rPr>
      </w:pPr>
    </w:p>
    <w:p w14:paraId="1F4B8B9A" w14:textId="77777777" w:rsidR="00B340C0" w:rsidRPr="00B340C0" w:rsidRDefault="00B340C0" w:rsidP="00A67811">
      <w:pPr>
        <w:pStyle w:val="Odstavekseznama"/>
        <w:numPr>
          <w:ilvl w:val="0"/>
          <w:numId w:val="25"/>
        </w:numPr>
        <w:spacing w:line="240" w:lineRule="auto"/>
        <w:rPr>
          <w:rFonts w:ascii="Arial" w:hAnsi="Arial" w:cs="Arial"/>
          <w:b/>
        </w:rPr>
      </w:pPr>
      <w:r w:rsidRPr="00B340C0">
        <w:rPr>
          <w:rFonts w:ascii="Arial" w:hAnsi="Arial" w:cs="Arial"/>
          <w:b/>
        </w:rPr>
        <w:t>ZAVAROVALNA DOKUMENTACIJA</w:t>
      </w:r>
    </w:p>
    <w:p w14:paraId="303754E2" w14:textId="55A56222" w:rsidR="00B340C0" w:rsidRDefault="00B340C0" w:rsidP="00BB1E7F">
      <w:pPr>
        <w:pStyle w:val="Telobesedila2"/>
        <w:spacing w:after="0" w:line="240" w:lineRule="auto"/>
        <w:ind w:left="357"/>
        <w:jc w:val="both"/>
        <w:rPr>
          <w:rFonts w:cs="Arial"/>
        </w:rPr>
      </w:pPr>
      <w:r w:rsidRPr="00B340C0">
        <w:rPr>
          <w:rFonts w:cs="Arial"/>
        </w:rPr>
        <w:t xml:space="preserve">Izjavljamo, da bomo, v primeru da bomo izbrani po predmetnem javnem naročilu, skladno z določili v osnutku pogodbe (obrazec OBR – 2.17), predložili naročniku zahtevano zavarovalno dokumentacijo. </w:t>
      </w:r>
    </w:p>
    <w:p w14:paraId="305F46EB" w14:textId="24B16198" w:rsidR="00397945" w:rsidRDefault="00397945" w:rsidP="009D445E">
      <w:pPr>
        <w:pStyle w:val="Telobesedila2"/>
        <w:spacing w:after="0" w:line="240" w:lineRule="auto"/>
        <w:jc w:val="both"/>
        <w:rPr>
          <w:rFonts w:cs="Arial"/>
        </w:rPr>
      </w:pPr>
    </w:p>
    <w:p w14:paraId="78E5AAE8" w14:textId="36C32593" w:rsidR="00397945" w:rsidRPr="002A5137" w:rsidRDefault="00397945" w:rsidP="002A5137">
      <w:pPr>
        <w:pStyle w:val="Odstavekseznama"/>
        <w:numPr>
          <w:ilvl w:val="0"/>
          <w:numId w:val="25"/>
        </w:numPr>
        <w:spacing w:line="240" w:lineRule="auto"/>
        <w:ind w:left="357" w:hanging="357"/>
        <w:rPr>
          <w:rFonts w:ascii="Arial" w:hAnsi="Arial" w:cs="Arial"/>
          <w:b/>
        </w:rPr>
      </w:pPr>
      <w:r w:rsidRPr="00B340C0">
        <w:rPr>
          <w:rFonts w:ascii="Arial" w:hAnsi="Arial" w:cs="Arial"/>
          <w:b/>
        </w:rPr>
        <w:lastRenderedPageBreak/>
        <w:t>TEHNIČNA SPOSOBNOST</w:t>
      </w:r>
      <w:r>
        <w:rPr>
          <w:rFonts w:ascii="Arial" w:hAnsi="Arial" w:cs="Arial"/>
          <w:b/>
        </w:rPr>
        <w:t xml:space="preserve"> – STROKOVNI DELAVEC ZA SISTEM VODENJA Z AVTOMATIZACIJO PRETAKALIŠČA ZA KAMIONSKE CISTERNE ZA PREPREČEVANJE TEKOČEGA GORIVA</w:t>
      </w:r>
    </w:p>
    <w:tbl>
      <w:tblPr>
        <w:tblW w:w="1072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1511"/>
        <w:gridCol w:w="2083"/>
        <w:gridCol w:w="1598"/>
        <w:gridCol w:w="1598"/>
        <w:gridCol w:w="1598"/>
        <w:gridCol w:w="1896"/>
      </w:tblGrid>
      <w:tr w:rsidR="00A641D6" w:rsidRPr="00F4373A" w14:paraId="29A24899" w14:textId="77777777" w:rsidTr="000039CF">
        <w:trPr>
          <w:trHeight w:val="783"/>
        </w:trPr>
        <w:tc>
          <w:tcPr>
            <w:tcW w:w="437" w:type="dxa"/>
          </w:tcPr>
          <w:p w14:paraId="787A85CB" w14:textId="77777777" w:rsidR="00A641D6" w:rsidRPr="003D4CCB" w:rsidRDefault="00A641D6" w:rsidP="0067689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D4CCB">
              <w:rPr>
                <w:rFonts w:cs="Arial"/>
                <w:b/>
                <w:sz w:val="20"/>
                <w:szCs w:val="20"/>
              </w:rPr>
              <w:t>Z. št.</w:t>
            </w:r>
          </w:p>
        </w:tc>
        <w:tc>
          <w:tcPr>
            <w:tcW w:w="1511" w:type="dxa"/>
          </w:tcPr>
          <w:p w14:paraId="31599DC1" w14:textId="165C0105" w:rsidR="00A641D6" w:rsidRPr="003D4CCB" w:rsidRDefault="00A641D6" w:rsidP="0067689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D4CCB">
              <w:rPr>
                <w:rFonts w:cs="Arial"/>
                <w:b/>
                <w:sz w:val="20"/>
                <w:szCs w:val="20"/>
              </w:rPr>
              <w:t>Ime in priimek strokovnega delavca</w:t>
            </w:r>
          </w:p>
        </w:tc>
        <w:tc>
          <w:tcPr>
            <w:tcW w:w="2083" w:type="dxa"/>
          </w:tcPr>
          <w:p w14:paraId="57C4A4AB" w14:textId="296E2AFE" w:rsidR="003D4CCB" w:rsidRPr="003D4CCB" w:rsidRDefault="00130F29" w:rsidP="003D4CCB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Zagotavlja ga</w:t>
            </w:r>
          </w:p>
          <w:p w14:paraId="5605B0E8" w14:textId="0C4033D3" w:rsidR="00A641D6" w:rsidRPr="00130F29" w:rsidRDefault="00130F29" w:rsidP="009642FB">
            <w:pPr>
              <w:jc w:val="center"/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</w:pP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9642F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navede se naziv sodelujočega podjetja</w:t>
            </w:r>
            <w:r w:rsidR="003D4CCB"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598" w:type="dxa"/>
          </w:tcPr>
          <w:p w14:paraId="3362457F" w14:textId="3D613FDF" w:rsidR="00A641D6" w:rsidRPr="003D4CCB" w:rsidRDefault="00A641D6" w:rsidP="0067689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D4CCB">
              <w:rPr>
                <w:rFonts w:cs="Arial"/>
                <w:b/>
                <w:sz w:val="20"/>
                <w:szCs w:val="20"/>
              </w:rPr>
              <w:t xml:space="preserve">Naročnik oz. investitor </w:t>
            </w:r>
            <w:r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(naziv, naslov)</w:t>
            </w:r>
          </w:p>
        </w:tc>
        <w:tc>
          <w:tcPr>
            <w:tcW w:w="1598" w:type="dxa"/>
          </w:tcPr>
          <w:p w14:paraId="30B58D21" w14:textId="77777777" w:rsidR="003D4CCB" w:rsidRDefault="00A641D6" w:rsidP="0067689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D4CCB">
              <w:rPr>
                <w:rFonts w:cs="Arial"/>
                <w:b/>
                <w:sz w:val="20"/>
                <w:szCs w:val="20"/>
              </w:rPr>
              <w:t xml:space="preserve">Odgovorna oseba naročnika za naročilo </w:t>
            </w:r>
          </w:p>
          <w:p w14:paraId="0D935C11" w14:textId="329C4952" w:rsidR="00A641D6" w:rsidRPr="003D4CCB" w:rsidRDefault="00A641D6" w:rsidP="00676898">
            <w:pPr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(ime in priimek ter položaj odg. osebe, tel. štev., e-naslov)</w:t>
            </w:r>
          </w:p>
        </w:tc>
        <w:tc>
          <w:tcPr>
            <w:tcW w:w="1598" w:type="dxa"/>
          </w:tcPr>
          <w:p w14:paraId="33608C2C" w14:textId="455263DE" w:rsidR="00A641D6" w:rsidRPr="003D4CCB" w:rsidRDefault="00A641D6" w:rsidP="0067689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D4CCB">
              <w:rPr>
                <w:rFonts w:cs="Arial"/>
                <w:b/>
                <w:sz w:val="20"/>
                <w:szCs w:val="20"/>
              </w:rPr>
              <w:t>Št. pogodbe in predmet pogodbe</w:t>
            </w:r>
          </w:p>
        </w:tc>
        <w:tc>
          <w:tcPr>
            <w:tcW w:w="1896" w:type="dxa"/>
          </w:tcPr>
          <w:p w14:paraId="6608D70C" w14:textId="565DEA60" w:rsidR="00A641D6" w:rsidRPr="003D4CCB" w:rsidRDefault="00A641D6" w:rsidP="00A641D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D4CCB">
              <w:rPr>
                <w:rFonts w:cs="Arial"/>
                <w:b/>
                <w:sz w:val="20"/>
                <w:szCs w:val="20"/>
              </w:rPr>
              <w:t>Datum zaključka del</w:t>
            </w:r>
          </w:p>
          <w:p w14:paraId="7C2EC757" w14:textId="0DDFFF7E" w:rsidR="00A641D6" w:rsidRPr="003D4CCB" w:rsidRDefault="00A641D6" w:rsidP="00A641D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641D6" w:rsidRPr="00F4373A" w14:paraId="175ED6DE" w14:textId="77777777" w:rsidTr="000039CF">
        <w:trPr>
          <w:trHeight w:val="434"/>
        </w:trPr>
        <w:tc>
          <w:tcPr>
            <w:tcW w:w="437" w:type="dxa"/>
          </w:tcPr>
          <w:p w14:paraId="51C7CFF3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1.</w:t>
            </w:r>
          </w:p>
          <w:p w14:paraId="79818A38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11" w:type="dxa"/>
          </w:tcPr>
          <w:p w14:paraId="3533710C" w14:textId="3502E39F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83" w:type="dxa"/>
          </w:tcPr>
          <w:p w14:paraId="1184A304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0C4D851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B13528E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86E9923" w14:textId="693FAE6C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96" w:type="dxa"/>
          </w:tcPr>
          <w:p w14:paraId="3230DB6E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</w:tr>
      <w:tr w:rsidR="00A641D6" w:rsidRPr="00F4373A" w14:paraId="3F846BC9" w14:textId="77777777" w:rsidTr="000039CF">
        <w:trPr>
          <w:trHeight w:val="381"/>
        </w:trPr>
        <w:tc>
          <w:tcPr>
            <w:tcW w:w="437" w:type="dxa"/>
          </w:tcPr>
          <w:p w14:paraId="2C65CD34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  <w:r w:rsidRPr="00F4373A">
              <w:rPr>
                <w:rFonts w:cs="Arial"/>
                <w:sz w:val="20"/>
                <w:szCs w:val="20"/>
              </w:rPr>
              <w:t>2.</w:t>
            </w:r>
          </w:p>
          <w:p w14:paraId="587E1377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11" w:type="dxa"/>
          </w:tcPr>
          <w:p w14:paraId="2E0D8FD1" w14:textId="0719D875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83" w:type="dxa"/>
          </w:tcPr>
          <w:p w14:paraId="595300F1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7F9315C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B32A55D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0580A58" w14:textId="3F52EBF3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96" w:type="dxa"/>
          </w:tcPr>
          <w:p w14:paraId="38235BC5" w14:textId="77777777" w:rsidR="00A641D6" w:rsidRPr="00F4373A" w:rsidRDefault="00A641D6" w:rsidP="00676898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242491E9" w14:textId="6D126E6D" w:rsidR="00232815" w:rsidRPr="002A5137" w:rsidRDefault="00232815" w:rsidP="002A5137">
      <w:pPr>
        <w:rPr>
          <w:rFonts w:cs="Arial"/>
          <w:b/>
        </w:rPr>
      </w:pPr>
    </w:p>
    <w:p w14:paraId="26E273A0" w14:textId="77777777" w:rsidR="00A641D6" w:rsidRPr="00397945" w:rsidRDefault="00A641D6" w:rsidP="00A641D6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t>Dokazilo:</w:t>
      </w:r>
    </w:p>
    <w:p w14:paraId="587A774C" w14:textId="1AE0CB11" w:rsidR="00A641D6" w:rsidRDefault="00A641D6" w:rsidP="00A641D6">
      <w:pPr>
        <w:pStyle w:val="Odstavekseznama"/>
        <w:numPr>
          <w:ilvl w:val="0"/>
          <w:numId w:val="15"/>
        </w:numPr>
        <w:spacing w:line="240" w:lineRule="auto"/>
        <w:ind w:left="714" w:hanging="357"/>
        <w:rPr>
          <w:rFonts w:ascii="Arial" w:hAnsi="Arial" w:cs="Arial"/>
        </w:rPr>
      </w:pPr>
      <w:r w:rsidRPr="00397945">
        <w:rPr>
          <w:rFonts w:ascii="Arial" w:hAnsi="Arial" w:cs="Arial"/>
        </w:rPr>
        <w:t xml:space="preserve">skladno s </w:t>
      </w:r>
      <w:r w:rsidR="009642FB">
        <w:rPr>
          <w:rFonts w:ascii="Arial" w:hAnsi="Arial" w:cs="Arial"/>
        </w:rPr>
        <w:t xml:space="preserve">1. podtočko </w:t>
      </w:r>
      <w:r w:rsidRPr="00397945">
        <w:rPr>
          <w:rFonts w:ascii="Arial" w:hAnsi="Arial" w:cs="Arial"/>
        </w:rPr>
        <w:t>točk</w:t>
      </w:r>
      <w:r w:rsidR="009642FB">
        <w:rPr>
          <w:rFonts w:ascii="Arial" w:hAnsi="Arial" w:cs="Arial"/>
        </w:rPr>
        <w:t>e</w:t>
      </w:r>
      <w:r w:rsidRPr="00397945">
        <w:rPr>
          <w:rFonts w:ascii="Arial" w:hAnsi="Arial" w:cs="Arial"/>
        </w:rPr>
        <w:t xml:space="preserve"> 2.</w:t>
      </w:r>
      <w:r>
        <w:rPr>
          <w:rFonts w:ascii="Arial" w:hAnsi="Arial" w:cs="Arial"/>
        </w:rPr>
        <w:t>C.</w:t>
      </w:r>
      <w:r w:rsidR="009642FB">
        <w:rPr>
          <w:rFonts w:ascii="Arial" w:hAnsi="Arial" w:cs="Arial"/>
        </w:rPr>
        <w:t>3.b</w:t>
      </w:r>
      <w:r w:rsidRPr="00397945">
        <w:rPr>
          <w:rFonts w:ascii="Arial" w:hAnsi="Arial" w:cs="Arial"/>
        </w:rPr>
        <w:t>) obrazca OBR – 2.06 (Pogoji za ugotavljanje sposobnosti in usposobljenosti podjetja)</w:t>
      </w:r>
      <w:r w:rsidR="00130F29">
        <w:rPr>
          <w:rFonts w:ascii="Arial" w:hAnsi="Arial" w:cs="Arial"/>
        </w:rPr>
        <w:t xml:space="preserve"> se predloži obrazec OBR – 2.12.</w:t>
      </w:r>
      <w:r w:rsidR="009642FB">
        <w:rPr>
          <w:rFonts w:ascii="Arial" w:hAnsi="Arial" w:cs="Arial"/>
        </w:rPr>
        <w:t>2a</w:t>
      </w:r>
      <w:r w:rsidR="00130F29">
        <w:rPr>
          <w:rFonts w:ascii="Arial" w:hAnsi="Arial" w:cs="Arial"/>
        </w:rPr>
        <w:t xml:space="preserve"> oz. izjava na drugem obrazcu</w:t>
      </w:r>
      <w:r>
        <w:rPr>
          <w:rFonts w:ascii="Arial" w:hAnsi="Arial" w:cs="Arial"/>
        </w:rPr>
        <w:t>.</w:t>
      </w:r>
    </w:p>
    <w:p w14:paraId="4AB9650C" w14:textId="618C5DE2" w:rsidR="00A641D6" w:rsidRDefault="00A641D6" w:rsidP="00A641D6">
      <w:pPr>
        <w:rPr>
          <w:rFonts w:eastAsia="Calibri" w:cs="Arial"/>
        </w:rPr>
      </w:pPr>
    </w:p>
    <w:p w14:paraId="2B6A19A3" w14:textId="64B32415" w:rsidR="00A641D6" w:rsidRPr="002A5137" w:rsidRDefault="00A641D6" w:rsidP="002A5137">
      <w:pPr>
        <w:pStyle w:val="Odstavekseznama"/>
        <w:numPr>
          <w:ilvl w:val="0"/>
          <w:numId w:val="25"/>
        </w:numPr>
        <w:spacing w:line="240" w:lineRule="auto"/>
        <w:rPr>
          <w:rFonts w:ascii="Arial" w:hAnsi="Arial" w:cs="Arial"/>
          <w:b/>
        </w:rPr>
      </w:pPr>
      <w:r w:rsidRPr="00B340C0">
        <w:rPr>
          <w:rFonts w:ascii="Arial" w:hAnsi="Arial" w:cs="Arial"/>
          <w:b/>
        </w:rPr>
        <w:t>TEHNIČNA SPOSOBNOST</w:t>
      </w:r>
      <w:r>
        <w:rPr>
          <w:rFonts w:ascii="Arial" w:hAnsi="Arial" w:cs="Arial"/>
          <w:b/>
        </w:rPr>
        <w:t xml:space="preserve"> – STROKOVNI DELAVEC – KOORDINATOR VARJENJA</w:t>
      </w:r>
    </w:p>
    <w:p w14:paraId="05FF8338" w14:textId="71F2EC82" w:rsidR="00A641D6" w:rsidRPr="009C2645" w:rsidRDefault="009C2645" w:rsidP="00A641D6">
      <w:pPr>
        <w:pStyle w:val="Odstavekseznama"/>
        <w:spacing w:line="240" w:lineRule="auto"/>
        <w:ind w:left="360"/>
        <w:rPr>
          <w:rFonts w:ascii="Arial" w:hAnsi="Arial" w:cs="Arial"/>
        </w:rPr>
      </w:pPr>
      <w:r w:rsidRPr="009C2645">
        <w:rPr>
          <w:rFonts w:ascii="Arial" w:hAnsi="Arial" w:cs="Arial"/>
        </w:rPr>
        <w:t xml:space="preserve">Izjavljamo, da </w:t>
      </w:r>
      <w:r w:rsidR="00D60DBB">
        <w:rPr>
          <w:rFonts w:ascii="Arial" w:hAnsi="Arial" w:cs="Arial"/>
        </w:rPr>
        <w:t>na rok za</w:t>
      </w:r>
      <w:r w:rsidRPr="009C2645">
        <w:rPr>
          <w:rFonts w:ascii="Arial" w:hAnsi="Arial" w:cs="Arial"/>
        </w:rPr>
        <w:t xml:space="preserve"> oddaj</w:t>
      </w:r>
      <w:r w:rsidR="00D60DBB">
        <w:rPr>
          <w:rFonts w:ascii="Arial" w:hAnsi="Arial" w:cs="Arial"/>
        </w:rPr>
        <w:t>o</w:t>
      </w:r>
      <w:r w:rsidRPr="009C2645">
        <w:rPr>
          <w:rFonts w:ascii="Arial" w:hAnsi="Arial" w:cs="Arial"/>
        </w:rPr>
        <w:t xml:space="preserve"> ponudb </w:t>
      </w:r>
      <w:r w:rsidR="00D60DBB">
        <w:rPr>
          <w:rFonts w:ascii="Arial" w:hAnsi="Arial" w:cs="Arial"/>
        </w:rPr>
        <w:t>razpolagamo</w:t>
      </w:r>
      <w:r w:rsidRPr="009C2645">
        <w:rPr>
          <w:rFonts w:ascii="Arial" w:hAnsi="Arial" w:cs="Arial"/>
        </w:rPr>
        <w:t xml:space="preserve"> z najmanj enim (1) strokovnim delavcem – koordinator varjenja, ki ima pridobljeno diplomo za koordinatorja varjenja IWE (inženir) ali EWE (inženir).  </w:t>
      </w:r>
    </w:p>
    <w:p w14:paraId="5B98FC65" w14:textId="77777777" w:rsidR="009C2645" w:rsidRDefault="009C2645" w:rsidP="003D4CCB">
      <w:pPr>
        <w:ind w:left="360"/>
        <w:rPr>
          <w:rFonts w:eastAsia="Calibri" w:cs="Arial"/>
          <w:b/>
          <w:u w:val="single"/>
          <w:lang w:eastAsia="en-US"/>
        </w:rPr>
      </w:pPr>
    </w:p>
    <w:p w14:paraId="4609288A" w14:textId="010FF0E4" w:rsidR="003D4CCB" w:rsidRPr="00397945" w:rsidRDefault="003D4CCB" w:rsidP="003D4CCB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t>Dokazilo:</w:t>
      </w:r>
    </w:p>
    <w:p w14:paraId="68652014" w14:textId="0DFCA9C3" w:rsidR="003D4CCB" w:rsidRDefault="003D4CCB" w:rsidP="003D4CCB">
      <w:pPr>
        <w:pStyle w:val="Odstavekseznama"/>
        <w:numPr>
          <w:ilvl w:val="0"/>
          <w:numId w:val="15"/>
        </w:numPr>
        <w:spacing w:line="240" w:lineRule="auto"/>
        <w:ind w:left="714" w:hanging="357"/>
        <w:rPr>
          <w:rFonts w:ascii="Arial" w:hAnsi="Arial" w:cs="Arial"/>
        </w:rPr>
      </w:pPr>
      <w:r w:rsidRPr="00397945">
        <w:rPr>
          <w:rFonts w:ascii="Arial" w:hAnsi="Arial" w:cs="Arial"/>
        </w:rPr>
        <w:t xml:space="preserve">skladno </w:t>
      </w:r>
      <w:r w:rsidR="00122054">
        <w:rPr>
          <w:rFonts w:ascii="Arial" w:hAnsi="Arial" w:cs="Arial"/>
        </w:rPr>
        <w:t xml:space="preserve">z </w:t>
      </w:r>
      <w:r w:rsidR="00BE1652">
        <w:rPr>
          <w:rFonts w:ascii="Arial" w:hAnsi="Arial" w:cs="Arial"/>
        </w:rPr>
        <w:t xml:space="preserve">2. podtočko </w:t>
      </w:r>
      <w:r w:rsidR="00BE1652" w:rsidRPr="00397945">
        <w:rPr>
          <w:rFonts w:ascii="Arial" w:hAnsi="Arial" w:cs="Arial"/>
        </w:rPr>
        <w:t>točk</w:t>
      </w:r>
      <w:r w:rsidR="00BE1652">
        <w:rPr>
          <w:rFonts w:ascii="Arial" w:hAnsi="Arial" w:cs="Arial"/>
        </w:rPr>
        <w:t>e</w:t>
      </w:r>
      <w:r w:rsidR="00BE1652" w:rsidRPr="00397945">
        <w:rPr>
          <w:rFonts w:ascii="Arial" w:hAnsi="Arial" w:cs="Arial"/>
        </w:rPr>
        <w:t xml:space="preserve"> 2.</w:t>
      </w:r>
      <w:r w:rsidR="00BE1652">
        <w:rPr>
          <w:rFonts w:ascii="Arial" w:hAnsi="Arial" w:cs="Arial"/>
        </w:rPr>
        <w:t>C.3.b</w:t>
      </w:r>
      <w:r w:rsidR="00BE1652" w:rsidRPr="00397945">
        <w:rPr>
          <w:rFonts w:ascii="Arial" w:hAnsi="Arial" w:cs="Arial"/>
        </w:rPr>
        <w:t xml:space="preserve">) </w:t>
      </w:r>
      <w:r w:rsidRPr="00397945">
        <w:rPr>
          <w:rFonts w:ascii="Arial" w:hAnsi="Arial" w:cs="Arial"/>
        </w:rPr>
        <w:t>obrazca OBR – 2.06 (Pogoji za ugotavljanje sposobnosti in usposobljenosti podjetja)</w:t>
      </w:r>
      <w:r w:rsidR="00AE6E0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se </w:t>
      </w:r>
      <w:r w:rsidRPr="00397945">
        <w:rPr>
          <w:rFonts w:ascii="Arial" w:hAnsi="Arial" w:cs="Arial"/>
        </w:rPr>
        <w:t>predloži ustrezn</w:t>
      </w:r>
      <w:r w:rsidR="00BE1652">
        <w:rPr>
          <w:rFonts w:ascii="Arial" w:hAnsi="Arial" w:cs="Arial"/>
        </w:rPr>
        <w:t>o</w:t>
      </w:r>
      <w:r w:rsidRPr="00397945">
        <w:rPr>
          <w:rFonts w:ascii="Arial" w:hAnsi="Arial" w:cs="Arial"/>
        </w:rPr>
        <w:t xml:space="preserve"> dokazil</w:t>
      </w:r>
      <w:r w:rsidR="00BE1652">
        <w:rPr>
          <w:rFonts w:ascii="Arial" w:hAnsi="Arial" w:cs="Arial"/>
        </w:rPr>
        <w:t>o</w:t>
      </w:r>
      <w:r>
        <w:rPr>
          <w:rFonts w:ascii="Arial" w:hAnsi="Arial" w:cs="Arial"/>
        </w:rPr>
        <w:t>.</w:t>
      </w:r>
    </w:p>
    <w:p w14:paraId="3798A364" w14:textId="79E954F1" w:rsidR="003D4CCB" w:rsidRDefault="003D4CCB" w:rsidP="003D4CCB">
      <w:pPr>
        <w:rPr>
          <w:rFonts w:cs="Arial"/>
        </w:rPr>
      </w:pPr>
    </w:p>
    <w:p w14:paraId="052B4088" w14:textId="77777777" w:rsidR="00122054" w:rsidRDefault="003D4CCB" w:rsidP="00122054">
      <w:pPr>
        <w:pStyle w:val="Odstavekseznama"/>
        <w:numPr>
          <w:ilvl w:val="0"/>
          <w:numId w:val="25"/>
        </w:numPr>
        <w:spacing w:line="240" w:lineRule="auto"/>
        <w:rPr>
          <w:rFonts w:ascii="Arial" w:hAnsi="Arial" w:cs="Arial"/>
          <w:b/>
        </w:rPr>
      </w:pPr>
      <w:r w:rsidRPr="00B340C0">
        <w:rPr>
          <w:rFonts w:ascii="Arial" w:hAnsi="Arial" w:cs="Arial"/>
          <w:b/>
        </w:rPr>
        <w:t>TEHNIČNA SPOSOBNOST</w:t>
      </w:r>
      <w:r>
        <w:rPr>
          <w:rFonts w:ascii="Arial" w:hAnsi="Arial" w:cs="Arial"/>
          <w:b/>
        </w:rPr>
        <w:t xml:space="preserve"> – STROKOVNI DELAVEC – </w:t>
      </w:r>
      <w:r w:rsidR="003C0187">
        <w:rPr>
          <w:rFonts w:ascii="Arial" w:hAnsi="Arial" w:cs="Arial"/>
          <w:b/>
        </w:rPr>
        <w:t>VARIL</w:t>
      </w:r>
      <w:r w:rsidR="000B5174">
        <w:rPr>
          <w:rFonts w:ascii="Arial" w:hAnsi="Arial" w:cs="Arial"/>
          <w:b/>
        </w:rPr>
        <w:t>E</w:t>
      </w:r>
      <w:r w:rsidR="003C0187">
        <w:rPr>
          <w:rFonts w:ascii="Arial" w:hAnsi="Arial" w:cs="Arial"/>
          <w:b/>
        </w:rPr>
        <w:t>C</w:t>
      </w:r>
      <w:r w:rsidR="00361672">
        <w:rPr>
          <w:rFonts w:ascii="Arial" w:hAnsi="Arial" w:cs="Arial"/>
          <w:b/>
        </w:rPr>
        <w:t xml:space="preserve"> IN CERTIFIKATI PONUDNIKA</w:t>
      </w:r>
    </w:p>
    <w:p w14:paraId="7E5C551D" w14:textId="1896BFD4" w:rsidR="00122054" w:rsidRDefault="00361672" w:rsidP="00122054">
      <w:pPr>
        <w:pStyle w:val="Odstavekseznama"/>
        <w:spacing w:line="240" w:lineRule="auto"/>
        <w:ind w:left="360"/>
        <w:rPr>
          <w:rFonts w:ascii="Arial" w:hAnsi="Arial" w:cs="Arial"/>
        </w:rPr>
      </w:pPr>
      <w:r w:rsidRPr="00122054">
        <w:rPr>
          <w:rFonts w:ascii="Arial" w:hAnsi="Arial" w:cs="Arial"/>
        </w:rPr>
        <w:t xml:space="preserve">Izjavljamo, da imamo </w:t>
      </w:r>
      <w:r w:rsidR="009C2645">
        <w:rPr>
          <w:rFonts w:ascii="Arial" w:hAnsi="Arial" w:cs="Arial"/>
        </w:rPr>
        <w:t xml:space="preserve">na </w:t>
      </w:r>
      <w:r w:rsidR="00D60DBB">
        <w:rPr>
          <w:rFonts w:ascii="Arial" w:hAnsi="Arial" w:cs="Arial"/>
        </w:rPr>
        <w:t xml:space="preserve">rok za </w:t>
      </w:r>
      <w:r w:rsidR="009C2645">
        <w:rPr>
          <w:rFonts w:ascii="Arial" w:hAnsi="Arial" w:cs="Arial"/>
        </w:rPr>
        <w:t>oddaj</w:t>
      </w:r>
      <w:r w:rsidR="00D60DBB">
        <w:rPr>
          <w:rFonts w:ascii="Arial" w:hAnsi="Arial" w:cs="Arial"/>
        </w:rPr>
        <w:t>o</w:t>
      </w:r>
      <w:r w:rsidR="009C2645">
        <w:rPr>
          <w:rFonts w:ascii="Arial" w:hAnsi="Arial" w:cs="Arial"/>
        </w:rPr>
        <w:t xml:space="preserve"> ponudb </w:t>
      </w:r>
      <w:r w:rsidRPr="00122054">
        <w:rPr>
          <w:rFonts w:ascii="Arial" w:hAnsi="Arial" w:cs="Arial"/>
        </w:rPr>
        <w:t>veljav</w:t>
      </w:r>
      <w:r w:rsidR="00235D07" w:rsidRPr="00122054">
        <w:rPr>
          <w:rFonts w:ascii="Arial" w:hAnsi="Arial" w:cs="Arial"/>
        </w:rPr>
        <w:t>en</w:t>
      </w:r>
      <w:r w:rsidRPr="00122054">
        <w:rPr>
          <w:rFonts w:ascii="Arial" w:hAnsi="Arial" w:cs="Arial"/>
        </w:rPr>
        <w:t xml:space="preserve"> certifikat za izvedbo jeklenih in aluminijastih konstrukcij, ki je izdan na osnovi veljavnega standarda SIST EN ISO 1090-2.</w:t>
      </w:r>
    </w:p>
    <w:p w14:paraId="46DCFF4A" w14:textId="77777777" w:rsidR="00122054" w:rsidRDefault="00122054" w:rsidP="00122054">
      <w:pPr>
        <w:pStyle w:val="Odstavekseznama"/>
        <w:spacing w:line="240" w:lineRule="auto"/>
        <w:ind w:left="360"/>
        <w:rPr>
          <w:rFonts w:ascii="Arial" w:hAnsi="Arial" w:cs="Arial"/>
        </w:rPr>
      </w:pPr>
    </w:p>
    <w:p w14:paraId="11D101AE" w14:textId="40191542" w:rsidR="00122054" w:rsidRDefault="00235D07" w:rsidP="00122054">
      <w:pPr>
        <w:pStyle w:val="Odstavekseznama"/>
        <w:spacing w:line="240" w:lineRule="auto"/>
        <w:ind w:left="360"/>
        <w:rPr>
          <w:rFonts w:ascii="Arial" w:hAnsi="Arial" w:cs="Arial"/>
        </w:rPr>
      </w:pPr>
      <w:r w:rsidRPr="00122054">
        <w:rPr>
          <w:rFonts w:ascii="Arial" w:hAnsi="Arial" w:cs="Arial"/>
        </w:rPr>
        <w:t xml:space="preserve">Izjavljamo, da imamo </w:t>
      </w:r>
      <w:r w:rsidR="009C2645">
        <w:rPr>
          <w:rFonts w:ascii="Arial" w:hAnsi="Arial" w:cs="Arial"/>
        </w:rPr>
        <w:t xml:space="preserve">na </w:t>
      </w:r>
      <w:r w:rsidR="00D60DBB">
        <w:rPr>
          <w:rFonts w:ascii="Arial" w:hAnsi="Arial" w:cs="Arial"/>
        </w:rPr>
        <w:t xml:space="preserve">rok za </w:t>
      </w:r>
      <w:r w:rsidR="009C2645">
        <w:rPr>
          <w:rFonts w:ascii="Arial" w:hAnsi="Arial" w:cs="Arial"/>
        </w:rPr>
        <w:t>oddaj</w:t>
      </w:r>
      <w:r w:rsidR="00D60DBB">
        <w:rPr>
          <w:rFonts w:ascii="Arial" w:hAnsi="Arial" w:cs="Arial"/>
        </w:rPr>
        <w:t>o</w:t>
      </w:r>
      <w:r w:rsidR="009C2645">
        <w:rPr>
          <w:rFonts w:ascii="Arial" w:hAnsi="Arial" w:cs="Arial"/>
        </w:rPr>
        <w:t xml:space="preserve"> ponudb </w:t>
      </w:r>
      <w:r w:rsidRPr="00122054">
        <w:rPr>
          <w:rFonts w:ascii="Arial" w:hAnsi="Arial" w:cs="Arial"/>
        </w:rPr>
        <w:t>veljaven</w:t>
      </w:r>
      <w:r w:rsidR="00361672" w:rsidRPr="00122054">
        <w:rPr>
          <w:rFonts w:ascii="Arial" w:hAnsi="Arial" w:cs="Arial"/>
        </w:rPr>
        <w:t xml:space="preserve"> certifikat za sistem vodenja varjenja v proizvodnji, ki je izdan na osnovi veljavnega standarda EN ISO 3834.</w:t>
      </w:r>
    </w:p>
    <w:p w14:paraId="669E8C0A" w14:textId="77777777" w:rsidR="00122054" w:rsidRDefault="00122054" w:rsidP="00122054">
      <w:pPr>
        <w:pStyle w:val="Odstavekseznama"/>
        <w:spacing w:line="240" w:lineRule="auto"/>
        <w:ind w:left="360"/>
        <w:rPr>
          <w:rFonts w:ascii="Arial" w:hAnsi="Arial" w:cs="Arial"/>
        </w:rPr>
      </w:pPr>
    </w:p>
    <w:p w14:paraId="4EBADF3F" w14:textId="75DBC175" w:rsidR="00361672" w:rsidRPr="00122054" w:rsidRDefault="00361672" w:rsidP="00122054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122054">
        <w:rPr>
          <w:rFonts w:ascii="Arial" w:hAnsi="Arial" w:cs="Arial"/>
        </w:rPr>
        <w:t xml:space="preserve">Izjavljamo, da na rok za oddajo ponudb zagotavljamo </w:t>
      </w:r>
      <w:r w:rsidR="00D60DBB">
        <w:rPr>
          <w:rFonts w:ascii="Arial" w:hAnsi="Arial" w:cs="Arial"/>
        </w:rPr>
        <w:t>in nominiramo najmanj (5) strokovnih</w:t>
      </w:r>
      <w:r w:rsidRPr="00122054">
        <w:rPr>
          <w:rFonts w:ascii="Arial" w:hAnsi="Arial" w:cs="Arial"/>
        </w:rPr>
        <w:t xml:space="preserve"> delavce</w:t>
      </w:r>
      <w:r w:rsidR="00D60DBB">
        <w:rPr>
          <w:rFonts w:ascii="Arial" w:hAnsi="Arial" w:cs="Arial"/>
        </w:rPr>
        <w:t>v</w:t>
      </w:r>
      <w:r w:rsidRPr="00122054">
        <w:rPr>
          <w:rFonts w:ascii="Arial" w:hAnsi="Arial" w:cs="Arial"/>
        </w:rPr>
        <w:t xml:space="preserve">, ki so usposobljeni za </w:t>
      </w:r>
      <w:r w:rsidR="00EC00D3" w:rsidRPr="00122054">
        <w:rPr>
          <w:rFonts w:ascii="Arial" w:hAnsi="Arial" w:cs="Arial"/>
        </w:rPr>
        <w:t xml:space="preserve">varjenje </w:t>
      </w:r>
      <w:r w:rsidRPr="00122054">
        <w:rPr>
          <w:rFonts w:ascii="Arial" w:hAnsi="Arial" w:cs="Arial"/>
        </w:rPr>
        <w:t>po veljavnem SIS EN ISO 9606-1, in sicer:</w:t>
      </w:r>
    </w:p>
    <w:tbl>
      <w:tblPr>
        <w:tblStyle w:val="Tabelamrea"/>
        <w:tblW w:w="10263" w:type="dxa"/>
        <w:tblInd w:w="-431" w:type="dxa"/>
        <w:tblLook w:val="04A0" w:firstRow="1" w:lastRow="0" w:firstColumn="1" w:lastColumn="0" w:noHBand="0" w:noVBand="1"/>
      </w:tblPr>
      <w:tblGrid>
        <w:gridCol w:w="852"/>
        <w:gridCol w:w="5670"/>
        <w:gridCol w:w="3741"/>
      </w:tblGrid>
      <w:tr w:rsidR="00235D07" w:rsidRPr="00FD3B82" w14:paraId="449ABA44" w14:textId="77777777" w:rsidTr="000C0F59">
        <w:trPr>
          <w:trHeight w:val="290"/>
        </w:trPr>
        <w:tc>
          <w:tcPr>
            <w:tcW w:w="852" w:type="dxa"/>
          </w:tcPr>
          <w:p w14:paraId="1B429768" w14:textId="77777777" w:rsidR="00235D07" w:rsidRDefault="00235D07" w:rsidP="0067689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5670" w:type="dxa"/>
          </w:tcPr>
          <w:p w14:paraId="64B73E8E" w14:textId="77777777" w:rsidR="00235D07" w:rsidRPr="00FD3B82" w:rsidRDefault="00235D07" w:rsidP="0067689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strokovnega delavca</w:t>
            </w:r>
          </w:p>
        </w:tc>
        <w:tc>
          <w:tcPr>
            <w:tcW w:w="3741" w:type="dxa"/>
          </w:tcPr>
          <w:p w14:paraId="621C780F" w14:textId="59C14FA1" w:rsidR="00235D07" w:rsidRDefault="00130F29" w:rsidP="00676898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Zagotavlja ga</w:t>
            </w:r>
          </w:p>
          <w:p w14:paraId="7936C118" w14:textId="2CB63200" w:rsidR="00235D07" w:rsidRDefault="00130F29" w:rsidP="0012205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</w:t>
            </w:r>
            <w:r w:rsidR="0012205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se naziv sodelujočega podjetja</w:t>
            </w:r>
            <w:r w:rsidR="00235D07"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235D07" w14:paraId="7E63B06E" w14:textId="77777777" w:rsidTr="000C0F59">
        <w:trPr>
          <w:trHeight w:val="117"/>
        </w:trPr>
        <w:tc>
          <w:tcPr>
            <w:tcW w:w="852" w:type="dxa"/>
          </w:tcPr>
          <w:p w14:paraId="7EE8A8FA" w14:textId="77777777" w:rsidR="00235D07" w:rsidRPr="00D20102" w:rsidRDefault="00235D07" w:rsidP="000C0F59">
            <w:pPr>
              <w:jc w:val="center"/>
              <w:rPr>
                <w:rFonts w:cs="Arial"/>
              </w:rPr>
            </w:pPr>
            <w:r w:rsidRPr="00D20102">
              <w:rPr>
                <w:rFonts w:cs="Arial"/>
              </w:rPr>
              <w:t>1.</w:t>
            </w:r>
          </w:p>
        </w:tc>
        <w:tc>
          <w:tcPr>
            <w:tcW w:w="5670" w:type="dxa"/>
          </w:tcPr>
          <w:p w14:paraId="3EA77CB3" w14:textId="77777777" w:rsidR="00235D07" w:rsidRPr="00B77694" w:rsidRDefault="00235D07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741" w:type="dxa"/>
          </w:tcPr>
          <w:p w14:paraId="3911E3FA" w14:textId="77777777" w:rsidR="00235D07" w:rsidRPr="00B77694" w:rsidRDefault="00235D07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35D07" w14:paraId="186AA336" w14:textId="77777777" w:rsidTr="000C0F59">
        <w:trPr>
          <w:trHeight w:val="115"/>
        </w:trPr>
        <w:tc>
          <w:tcPr>
            <w:tcW w:w="852" w:type="dxa"/>
          </w:tcPr>
          <w:p w14:paraId="51745828" w14:textId="77777777" w:rsidR="00235D07" w:rsidRPr="00D20102" w:rsidRDefault="00235D07" w:rsidP="000C0F59">
            <w:pPr>
              <w:jc w:val="center"/>
              <w:rPr>
                <w:rFonts w:cs="Arial"/>
              </w:rPr>
            </w:pPr>
            <w:r w:rsidRPr="00D20102">
              <w:rPr>
                <w:rFonts w:cs="Arial"/>
              </w:rPr>
              <w:t>2.</w:t>
            </w:r>
          </w:p>
        </w:tc>
        <w:tc>
          <w:tcPr>
            <w:tcW w:w="5670" w:type="dxa"/>
          </w:tcPr>
          <w:p w14:paraId="7766DB75" w14:textId="77777777" w:rsidR="00235D07" w:rsidRPr="00B77694" w:rsidRDefault="00235D07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741" w:type="dxa"/>
          </w:tcPr>
          <w:p w14:paraId="0FFA826F" w14:textId="77777777" w:rsidR="00235D07" w:rsidRPr="00B77694" w:rsidRDefault="00235D07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35D07" w14:paraId="61C4B133" w14:textId="77777777" w:rsidTr="000C0F59">
        <w:trPr>
          <w:trHeight w:val="115"/>
        </w:trPr>
        <w:tc>
          <w:tcPr>
            <w:tcW w:w="852" w:type="dxa"/>
          </w:tcPr>
          <w:p w14:paraId="2238CDED" w14:textId="69E7264E" w:rsidR="00235D07" w:rsidRPr="00D20102" w:rsidRDefault="00235D07" w:rsidP="000C0F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5670" w:type="dxa"/>
          </w:tcPr>
          <w:p w14:paraId="7840C075" w14:textId="77777777" w:rsidR="00235D07" w:rsidRPr="00B77694" w:rsidRDefault="00235D07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741" w:type="dxa"/>
          </w:tcPr>
          <w:p w14:paraId="71F86842" w14:textId="77777777" w:rsidR="00235D07" w:rsidRPr="00B77694" w:rsidRDefault="00235D07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35D07" w14:paraId="0330FFB2" w14:textId="77777777" w:rsidTr="000C0F59">
        <w:trPr>
          <w:trHeight w:val="115"/>
        </w:trPr>
        <w:tc>
          <w:tcPr>
            <w:tcW w:w="852" w:type="dxa"/>
          </w:tcPr>
          <w:p w14:paraId="2155C270" w14:textId="1AB3C3C3" w:rsidR="00235D07" w:rsidRPr="00D20102" w:rsidRDefault="00235D07" w:rsidP="000C0F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5670" w:type="dxa"/>
          </w:tcPr>
          <w:p w14:paraId="7210F81C" w14:textId="77777777" w:rsidR="00235D07" w:rsidRPr="00B77694" w:rsidRDefault="00235D07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741" w:type="dxa"/>
          </w:tcPr>
          <w:p w14:paraId="195F9703" w14:textId="77777777" w:rsidR="00235D07" w:rsidRPr="00B77694" w:rsidRDefault="00235D07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35D07" w14:paraId="59BBEED6" w14:textId="77777777" w:rsidTr="000C0F59">
        <w:trPr>
          <w:trHeight w:val="115"/>
        </w:trPr>
        <w:tc>
          <w:tcPr>
            <w:tcW w:w="852" w:type="dxa"/>
          </w:tcPr>
          <w:p w14:paraId="5AFD3FF7" w14:textId="76D3CAF5" w:rsidR="00235D07" w:rsidRPr="00D20102" w:rsidRDefault="00235D07" w:rsidP="000C0F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5670" w:type="dxa"/>
          </w:tcPr>
          <w:p w14:paraId="408BBACD" w14:textId="77777777" w:rsidR="00235D07" w:rsidRPr="00B77694" w:rsidRDefault="00235D07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741" w:type="dxa"/>
          </w:tcPr>
          <w:p w14:paraId="0C7AAFEE" w14:textId="51987A22" w:rsidR="00235D07" w:rsidRPr="00B77694" w:rsidRDefault="00235D07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698948C8" w14:textId="560CC777" w:rsidR="00122054" w:rsidRDefault="00122054" w:rsidP="000C0F59">
      <w:pPr>
        <w:rPr>
          <w:rFonts w:eastAsia="Calibri" w:cs="Arial"/>
          <w:b/>
          <w:u w:val="single"/>
          <w:lang w:eastAsia="en-US"/>
        </w:rPr>
      </w:pPr>
    </w:p>
    <w:p w14:paraId="20637A07" w14:textId="6E446D72" w:rsidR="003C0187" w:rsidRPr="00397945" w:rsidRDefault="003C0187" w:rsidP="003C0187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t>Dokazilo:</w:t>
      </w:r>
    </w:p>
    <w:p w14:paraId="7F8DAFEC" w14:textId="26A00377" w:rsidR="008D0A31" w:rsidRDefault="003C0187" w:rsidP="000C0F59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397945">
        <w:rPr>
          <w:rFonts w:ascii="Arial" w:hAnsi="Arial" w:cs="Arial"/>
        </w:rPr>
        <w:t xml:space="preserve">skladno </w:t>
      </w:r>
      <w:r w:rsidR="00122054">
        <w:rPr>
          <w:rFonts w:ascii="Arial" w:hAnsi="Arial" w:cs="Arial"/>
        </w:rPr>
        <w:t>s</w:t>
      </w:r>
      <w:r w:rsidR="00122054" w:rsidRPr="00122054">
        <w:rPr>
          <w:rFonts w:ascii="Arial" w:hAnsi="Arial" w:cs="Arial"/>
        </w:rPr>
        <w:t xml:space="preserve"> </w:t>
      </w:r>
      <w:r w:rsidR="00122054">
        <w:rPr>
          <w:rFonts w:ascii="Arial" w:hAnsi="Arial" w:cs="Arial"/>
        </w:rPr>
        <w:t>3</w:t>
      </w:r>
      <w:r w:rsidR="00122054" w:rsidRPr="00122054">
        <w:rPr>
          <w:rFonts w:ascii="Arial" w:hAnsi="Arial" w:cs="Arial"/>
        </w:rPr>
        <w:t xml:space="preserve">. podtočko točke 2.C.3.b) </w:t>
      </w:r>
      <w:r w:rsidRPr="00397945">
        <w:rPr>
          <w:rFonts w:ascii="Arial" w:hAnsi="Arial" w:cs="Arial"/>
        </w:rPr>
        <w:t>obrazca OBR – 2.06 (Pogoji za ugotavljanje sposobnosti in usposobljenosti podjetja)</w:t>
      </w:r>
      <w:r w:rsidR="00AE6E0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se </w:t>
      </w:r>
      <w:r w:rsidRPr="00397945">
        <w:rPr>
          <w:rFonts w:ascii="Arial" w:hAnsi="Arial" w:cs="Arial"/>
        </w:rPr>
        <w:t>predloži</w:t>
      </w:r>
      <w:r w:rsidR="00A15737">
        <w:rPr>
          <w:rFonts w:ascii="Arial" w:hAnsi="Arial" w:cs="Arial"/>
        </w:rPr>
        <w:t>jo ustrezna dokazila</w:t>
      </w:r>
      <w:r>
        <w:rPr>
          <w:rFonts w:ascii="Arial" w:hAnsi="Arial" w:cs="Arial"/>
        </w:rPr>
        <w:t>.</w:t>
      </w:r>
    </w:p>
    <w:p w14:paraId="4AADAB16" w14:textId="7D9E0DE1" w:rsidR="00A530E9" w:rsidRPr="008D0A31" w:rsidRDefault="00A530E9" w:rsidP="000C0F59">
      <w:pPr>
        <w:ind w:left="357"/>
        <w:rPr>
          <w:rFonts w:cs="Arial"/>
        </w:rPr>
      </w:pPr>
      <w:r w:rsidRPr="008D0A31">
        <w:rPr>
          <w:rFonts w:cs="Arial"/>
        </w:rPr>
        <w:t xml:space="preserve"> </w:t>
      </w:r>
    </w:p>
    <w:p w14:paraId="07753B0A" w14:textId="3B262916" w:rsidR="00053A30" w:rsidRPr="008D0A31" w:rsidRDefault="004838BC" w:rsidP="00A67811">
      <w:pPr>
        <w:pStyle w:val="Odstavekseznama"/>
        <w:numPr>
          <w:ilvl w:val="0"/>
          <w:numId w:val="25"/>
        </w:numPr>
        <w:rPr>
          <w:rFonts w:ascii="Arial" w:hAnsi="Arial" w:cs="Arial"/>
          <w:b/>
        </w:rPr>
      </w:pPr>
      <w:r w:rsidRPr="008D0A31">
        <w:rPr>
          <w:rFonts w:ascii="Arial" w:hAnsi="Arial" w:cs="Arial"/>
          <w:b/>
        </w:rPr>
        <w:lastRenderedPageBreak/>
        <w:t xml:space="preserve">TEHNIČNA SPOSOBNOST </w:t>
      </w:r>
      <w:r w:rsidR="00A15737" w:rsidRPr="008D0A31">
        <w:rPr>
          <w:rFonts w:ascii="Arial" w:hAnsi="Arial" w:cs="Arial"/>
          <w:b/>
        </w:rPr>
        <w:t xml:space="preserve">– STROKOVNI DELAVEC ZA VGRADNJO IN </w:t>
      </w:r>
      <w:r w:rsidRPr="008D0A31">
        <w:rPr>
          <w:rFonts w:ascii="Arial" w:hAnsi="Arial" w:cs="Arial"/>
          <w:b/>
        </w:rPr>
        <w:t xml:space="preserve"> VZDRŽEVANJE EX OPREME</w:t>
      </w:r>
      <w:r w:rsidR="00053A30" w:rsidRPr="008D0A31">
        <w:rPr>
          <w:rFonts w:ascii="Arial" w:hAnsi="Arial" w:cs="Arial"/>
          <w:b/>
        </w:rPr>
        <w:t xml:space="preserve"> OZ. NAPRAV</w:t>
      </w:r>
    </w:p>
    <w:p w14:paraId="2757B831" w14:textId="5268E816" w:rsidR="004838BC" w:rsidRPr="002A5137" w:rsidRDefault="00D60DBB" w:rsidP="002A5137">
      <w:pPr>
        <w:ind w:left="357"/>
        <w:jc w:val="both"/>
      </w:pPr>
      <w:r>
        <w:rPr>
          <w:rFonts w:cs="Arial"/>
        </w:rPr>
        <w:t>Izjavljamo, da imamo na rok za oddajo ponudb</w:t>
      </w:r>
      <w:r w:rsidRPr="004D6595">
        <w:rPr>
          <w:rFonts w:cs="Arial"/>
        </w:rPr>
        <w:t xml:space="preserve"> pridobljen certifikat o usposobljenosti za vgraditev in vzdrževanje Ex opreme, v skladu z 49. členom Pravilnika o protieksplozijski zaščiti (Ur. l. RS 41/16 z morebitnimi spremembami)</w:t>
      </w:r>
      <w:r>
        <w:rPr>
          <w:rFonts w:cs="Arial"/>
        </w:rPr>
        <w:t>,</w:t>
      </w:r>
      <w:r w:rsidRPr="004D6595">
        <w:rPr>
          <w:rFonts w:cs="Arial"/>
        </w:rPr>
        <w:t xml:space="preserve"> </w:t>
      </w:r>
      <w:r>
        <w:rPr>
          <w:rFonts w:cs="Arial"/>
        </w:rPr>
        <w:t xml:space="preserve">iz katerega izhaja, da razpolagamo z </w:t>
      </w:r>
      <w:r w:rsidRPr="004D6595">
        <w:rPr>
          <w:rFonts w:cs="Arial"/>
        </w:rPr>
        <w:t xml:space="preserve">najmanj </w:t>
      </w:r>
      <w:r>
        <w:rPr>
          <w:rFonts w:cs="Arial"/>
        </w:rPr>
        <w:t>petimi</w:t>
      </w:r>
      <w:r w:rsidRPr="004D6595">
        <w:rPr>
          <w:rFonts w:cs="Arial"/>
        </w:rPr>
        <w:t xml:space="preserve"> (</w:t>
      </w:r>
      <w:r>
        <w:rPr>
          <w:rFonts w:cs="Arial"/>
        </w:rPr>
        <w:t>5</w:t>
      </w:r>
      <w:r w:rsidRPr="004D6595">
        <w:rPr>
          <w:rFonts w:cs="Arial"/>
        </w:rPr>
        <w:t>) strokovni</w:t>
      </w:r>
      <w:r>
        <w:rPr>
          <w:rFonts w:cs="Arial"/>
        </w:rPr>
        <w:t>mi</w:t>
      </w:r>
      <w:r w:rsidRPr="004D6595">
        <w:rPr>
          <w:rFonts w:cs="Arial"/>
        </w:rPr>
        <w:t xml:space="preserve"> delavc</w:t>
      </w:r>
      <w:r>
        <w:rPr>
          <w:rFonts w:cs="Arial"/>
        </w:rPr>
        <w:t>i</w:t>
      </w:r>
      <w:r w:rsidRPr="004D6595">
        <w:rPr>
          <w:rFonts w:cs="Arial"/>
        </w:rPr>
        <w:t xml:space="preserve"> za vgraditev </w:t>
      </w:r>
      <w:r>
        <w:rPr>
          <w:rFonts w:cs="Arial"/>
        </w:rPr>
        <w:t xml:space="preserve">EX opreme oz. naprav </w:t>
      </w:r>
      <w:r w:rsidRPr="004D6595">
        <w:rPr>
          <w:rFonts w:cs="Arial"/>
        </w:rPr>
        <w:t xml:space="preserve">in </w:t>
      </w:r>
      <w:r>
        <w:rPr>
          <w:rFonts w:cs="Arial"/>
        </w:rPr>
        <w:t xml:space="preserve">najmanj petimi (5) strokovnimi delavci za </w:t>
      </w:r>
      <w:r w:rsidRPr="004D6595">
        <w:rPr>
          <w:rFonts w:cs="Arial"/>
        </w:rPr>
        <w:t xml:space="preserve">vzdrževanje </w:t>
      </w:r>
      <w:r w:rsidRPr="002716A7">
        <w:rPr>
          <w:rFonts w:cs="Arial"/>
        </w:rPr>
        <w:t>Ex opreme oz. naprav</w:t>
      </w:r>
      <w:r>
        <w:rPr>
          <w:rFonts w:cs="Arial"/>
        </w:rPr>
        <w:t>.</w:t>
      </w:r>
      <w:r w:rsidRPr="00B0386E">
        <w:rPr>
          <w:rFonts w:cs="Arial"/>
        </w:rPr>
        <w:t xml:space="preserve"> </w:t>
      </w:r>
      <w:r>
        <w:rPr>
          <w:rFonts w:cs="Arial"/>
        </w:rPr>
        <w:t xml:space="preserve">Strokovni delavci za vgraditev in vzdrževanje Ex opreme oz. naprav </w:t>
      </w:r>
      <w:r w:rsidRPr="00D60DBB">
        <w:rPr>
          <w:rFonts w:cs="Arial"/>
          <w:u w:val="single"/>
        </w:rPr>
        <w:t>so</w:t>
      </w:r>
      <w:r>
        <w:rPr>
          <w:rFonts w:cs="Arial"/>
        </w:rPr>
        <w:t xml:space="preserve"> navedeni v certifikatu </w:t>
      </w:r>
      <w:r w:rsidRPr="00B0386E">
        <w:rPr>
          <w:rFonts w:cs="Arial"/>
        </w:rPr>
        <w:t xml:space="preserve">o usposobljenosti za vgraditev </w:t>
      </w:r>
      <w:r>
        <w:rPr>
          <w:rFonts w:cs="Arial"/>
        </w:rPr>
        <w:t xml:space="preserve">Ex opreme oz. naprav </w:t>
      </w:r>
      <w:r w:rsidRPr="00B0386E">
        <w:rPr>
          <w:rFonts w:cs="Arial"/>
        </w:rPr>
        <w:t>in</w:t>
      </w:r>
      <w:r>
        <w:rPr>
          <w:rFonts w:cs="Arial"/>
        </w:rPr>
        <w:t xml:space="preserve"> v certifikatu o usposobljenosti za</w:t>
      </w:r>
      <w:r w:rsidRPr="00B0386E">
        <w:rPr>
          <w:rFonts w:cs="Arial"/>
        </w:rPr>
        <w:t xml:space="preserve"> vzdrževanje Ex opreme </w:t>
      </w:r>
      <w:r>
        <w:rPr>
          <w:rFonts w:cs="Arial"/>
        </w:rPr>
        <w:t>oz. naprav</w:t>
      </w:r>
      <w:r w:rsidRPr="002716A7">
        <w:rPr>
          <w:rFonts w:cs="Arial"/>
        </w:rPr>
        <w:t xml:space="preserve">. </w:t>
      </w:r>
    </w:p>
    <w:p w14:paraId="593875A7" w14:textId="77777777" w:rsidR="004838BC" w:rsidRPr="003C0187" w:rsidRDefault="004838BC" w:rsidP="004838BC">
      <w:pPr>
        <w:rPr>
          <w:rFonts w:cs="Arial"/>
          <w:b/>
        </w:rPr>
      </w:pPr>
    </w:p>
    <w:p w14:paraId="66067117" w14:textId="77777777" w:rsidR="004838BC" w:rsidRPr="00397945" w:rsidRDefault="004838BC" w:rsidP="004838BC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t>Dokazilo:</w:t>
      </w:r>
    </w:p>
    <w:p w14:paraId="0CF752F6" w14:textId="39706577" w:rsidR="00B340C0" w:rsidRDefault="00BA4548" w:rsidP="00BB1E7F">
      <w:pPr>
        <w:pStyle w:val="Odstavekseznama"/>
        <w:numPr>
          <w:ilvl w:val="0"/>
          <w:numId w:val="15"/>
        </w:numPr>
        <w:spacing w:line="240" w:lineRule="auto"/>
        <w:ind w:left="714" w:hanging="357"/>
        <w:rPr>
          <w:rFonts w:ascii="Arial" w:hAnsi="Arial" w:cs="Arial"/>
        </w:rPr>
      </w:pPr>
      <w:r w:rsidRPr="00397945">
        <w:rPr>
          <w:rFonts w:ascii="Arial" w:hAnsi="Arial" w:cs="Arial"/>
        </w:rPr>
        <w:t>S</w:t>
      </w:r>
      <w:r w:rsidR="004838BC" w:rsidRPr="00397945">
        <w:rPr>
          <w:rFonts w:ascii="Arial" w:hAnsi="Arial" w:cs="Arial"/>
        </w:rPr>
        <w:t xml:space="preserve">kladno </w:t>
      </w:r>
      <w:r w:rsidR="00676898">
        <w:rPr>
          <w:rFonts w:ascii="Arial" w:hAnsi="Arial" w:cs="Arial"/>
        </w:rPr>
        <w:t>s</w:t>
      </w:r>
      <w:r w:rsidR="00676898" w:rsidRPr="00122054">
        <w:rPr>
          <w:rFonts w:ascii="Arial" w:hAnsi="Arial" w:cs="Arial"/>
        </w:rPr>
        <w:t xml:space="preserve"> </w:t>
      </w:r>
      <w:r w:rsidR="00676898">
        <w:rPr>
          <w:rFonts w:ascii="Arial" w:hAnsi="Arial" w:cs="Arial"/>
        </w:rPr>
        <w:t>4</w:t>
      </w:r>
      <w:r w:rsidR="00676898" w:rsidRPr="00122054">
        <w:rPr>
          <w:rFonts w:ascii="Arial" w:hAnsi="Arial" w:cs="Arial"/>
        </w:rPr>
        <w:t xml:space="preserve">. podtočko točke 2.C.3.b) </w:t>
      </w:r>
      <w:r w:rsidR="00676898" w:rsidRPr="00397945">
        <w:rPr>
          <w:rFonts w:ascii="Arial" w:hAnsi="Arial" w:cs="Arial"/>
        </w:rPr>
        <w:t xml:space="preserve">obrazca OBR – 2.06 </w:t>
      </w:r>
      <w:r w:rsidR="004838BC" w:rsidRPr="00397945">
        <w:rPr>
          <w:rFonts w:ascii="Arial" w:hAnsi="Arial" w:cs="Arial"/>
        </w:rPr>
        <w:t>(Pogoji za ugotavljanje sposobnosti in usposobljenosti podjetja)</w:t>
      </w:r>
      <w:r w:rsidR="00AE6E09">
        <w:rPr>
          <w:rFonts w:ascii="Arial" w:hAnsi="Arial" w:cs="Arial"/>
        </w:rPr>
        <w:t>,</w:t>
      </w:r>
      <w:r w:rsidR="004838BC">
        <w:rPr>
          <w:rFonts w:ascii="Arial" w:hAnsi="Arial" w:cs="Arial"/>
        </w:rPr>
        <w:t xml:space="preserve"> se </w:t>
      </w:r>
      <w:r w:rsidR="004838BC" w:rsidRPr="00397945">
        <w:rPr>
          <w:rFonts w:ascii="Arial" w:hAnsi="Arial" w:cs="Arial"/>
        </w:rPr>
        <w:t>predloži</w:t>
      </w:r>
      <w:r w:rsidR="00676898">
        <w:rPr>
          <w:rFonts w:ascii="Arial" w:hAnsi="Arial" w:cs="Arial"/>
        </w:rPr>
        <w:t>jo</w:t>
      </w:r>
      <w:r w:rsidR="00235D07">
        <w:rPr>
          <w:rFonts w:ascii="Arial" w:hAnsi="Arial" w:cs="Arial"/>
        </w:rPr>
        <w:t xml:space="preserve"> </w:t>
      </w:r>
      <w:r w:rsidR="004838BC" w:rsidRPr="00397945">
        <w:rPr>
          <w:rFonts w:ascii="Arial" w:hAnsi="Arial" w:cs="Arial"/>
        </w:rPr>
        <w:t>ustrezn</w:t>
      </w:r>
      <w:r w:rsidR="00676898">
        <w:rPr>
          <w:rFonts w:ascii="Arial" w:hAnsi="Arial" w:cs="Arial"/>
        </w:rPr>
        <w:t>a</w:t>
      </w:r>
      <w:r w:rsidR="004838BC" w:rsidRPr="00397945">
        <w:rPr>
          <w:rFonts w:ascii="Arial" w:hAnsi="Arial" w:cs="Arial"/>
        </w:rPr>
        <w:t xml:space="preserve"> </w:t>
      </w:r>
      <w:r w:rsidR="00235D07" w:rsidRPr="00397945">
        <w:rPr>
          <w:rFonts w:ascii="Arial" w:hAnsi="Arial" w:cs="Arial"/>
        </w:rPr>
        <w:t>dokazil</w:t>
      </w:r>
      <w:r w:rsidR="00676898">
        <w:rPr>
          <w:rFonts w:ascii="Arial" w:hAnsi="Arial" w:cs="Arial"/>
        </w:rPr>
        <w:t>a</w:t>
      </w:r>
      <w:r>
        <w:rPr>
          <w:rFonts w:ascii="Arial" w:hAnsi="Arial" w:cs="Arial"/>
        </w:rPr>
        <w:t>.</w:t>
      </w:r>
      <w:r w:rsidR="00A530E9">
        <w:rPr>
          <w:rFonts w:ascii="Arial" w:hAnsi="Arial" w:cs="Arial"/>
        </w:rPr>
        <w:t xml:space="preserve"> </w:t>
      </w:r>
    </w:p>
    <w:p w14:paraId="06749ECB" w14:textId="1A557061" w:rsidR="00370B40" w:rsidRDefault="00370B40" w:rsidP="00370B40">
      <w:pPr>
        <w:rPr>
          <w:rFonts w:cs="Arial"/>
        </w:rPr>
      </w:pPr>
    </w:p>
    <w:p w14:paraId="4A6315B3" w14:textId="224BA4F8" w:rsidR="00370B40" w:rsidRDefault="00370B40" w:rsidP="00A67811">
      <w:pPr>
        <w:pStyle w:val="Odstavekseznama"/>
        <w:numPr>
          <w:ilvl w:val="0"/>
          <w:numId w:val="25"/>
        </w:numPr>
        <w:spacing w:line="240" w:lineRule="auto"/>
        <w:rPr>
          <w:rFonts w:ascii="Arial" w:hAnsi="Arial" w:cs="Arial"/>
          <w:b/>
        </w:rPr>
      </w:pPr>
      <w:r w:rsidRPr="00B340C0">
        <w:rPr>
          <w:rFonts w:ascii="Arial" w:hAnsi="Arial" w:cs="Arial"/>
          <w:b/>
        </w:rPr>
        <w:t>TEHNIČNA SPOSOBNOST</w:t>
      </w:r>
      <w:r>
        <w:rPr>
          <w:rFonts w:ascii="Arial" w:hAnsi="Arial" w:cs="Arial"/>
          <w:b/>
        </w:rPr>
        <w:t xml:space="preserve"> – STROKOVNI DELAVEC ZA SPAJANJE GRE CEVOVODOV</w:t>
      </w:r>
    </w:p>
    <w:p w14:paraId="62C56229" w14:textId="397E6A6B" w:rsidR="00370B40" w:rsidRDefault="00053A30" w:rsidP="008D0A31">
      <w:pPr>
        <w:ind w:left="360"/>
        <w:jc w:val="both"/>
        <w:rPr>
          <w:rFonts w:cs="Arial"/>
        </w:rPr>
      </w:pPr>
      <w:r>
        <w:rPr>
          <w:rFonts w:cs="Arial"/>
        </w:rPr>
        <w:t xml:space="preserve">Izjavljamo, da zagotavljamo </w:t>
      </w:r>
      <w:r w:rsidR="00D60DBB">
        <w:rPr>
          <w:rFonts w:cs="Arial"/>
        </w:rPr>
        <w:t xml:space="preserve">in nominiramo najmanj tri (3) </w:t>
      </w:r>
      <w:r>
        <w:rPr>
          <w:rFonts w:cs="Arial"/>
        </w:rPr>
        <w:t xml:space="preserve">strokovne delavce, ki so usposobljeni za spajanje GRE cevovodov, in sicer: </w:t>
      </w:r>
    </w:p>
    <w:tbl>
      <w:tblPr>
        <w:tblStyle w:val="Tabelamrea"/>
        <w:tblW w:w="9842" w:type="dxa"/>
        <w:tblInd w:w="-431" w:type="dxa"/>
        <w:tblLook w:val="04A0" w:firstRow="1" w:lastRow="0" w:firstColumn="1" w:lastColumn="0" w:noHBand="0" w:noVBand="1"/>
      </w:tblPr>
      <w:tblGrid>
        <w:gridCol w:w="1323"/>
        <w:gridCol w:w="2591"/>
        <w:gridCol w:w="3425"/>
        <w:gridCol w:w="2503"/>
      </w:tblGrid>
      <w:tr w:rsidR="00370B40" w:rsidRPr="00FD3B82" w14:paraId="30EDC456" w14:textId="77777777" w:rsidTr="00676898">
        <w:trPr>
          <w:trHeight w:val="363"/>
        </w:trPr>
        <w:tc>
          <w:tcPr>
            <w:tcW w:w="1323" w:type="dxa"/>
          </w:tcPr>
          <w:p w14:paraId="0DE8E111" w14:textId="77777777" w:rsidR="00370B40" w:rsidRDefault="00370B40" w:rsidP="0067689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2591" w:type="dxa"/>
          </w:tcPr>
          <w:p w14:paraId="3A0F0B1D" w14:textId="77777777" w:rsidR="00370B40" w:rsidRPr="00FD3B82" w:rsidRDefault="00370B40" w:rsidP="0067689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strokovnega delavca</w:t>
            </w:r>
          </w:p>
        </w:tc>
        <w:tc>
          <w:tcPr>
            <w:tcW w:w="3425" w:type="dxa"/>
          </w:tcPr>
          <w:p w14:paraId="6E2A2B61" w14:textId="2E4B4E7D" w:rsidR="00370B40" w:rsidRDefault="00370B40" w:rsidP="0067689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Pridobljen certifikat</w:t>
            </w:r>
            <w:r w:rsidR="00EC00D3">
              <w:rPr>
                <w:rFonts w:cs="Arial"/>
                <w:b/>
              </w:rPr>
              <w:t>/potrdilo</w:t>
            </w:r>
            <w:r>
              <w:rPr>
                <w:rFonts w:cs="Arial"/>
                <w:b/>
              </w:rPr>
              <w:t xml:space="preserve"> o usposobljenosti za spajanje GRE cevovodov</w:t>
            </w:r>
          </w:p>
          <w:p w14:paraId="62CF0BE4" w14:textId="77777777" w:rsidR="00370B40" w:rsidRPr="00A641D6" w:rsidRDefault="00370B40" w:rsidP="00676898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641D6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»DA« ali »NE«) </w:t>
            </w:r>
          </w:p>
        </w:tc>
        <w:tc>
          <w:tcPr>
            <w:tcW w:w="2503" w:type="dxa"/>
          </w:tcPr>
          <w:p w14:paraId="3C081A25" w14:textId="0D682762" w:rsidR="00370B40" w:rsidRDefault="00130F29" w:rsidP="00676898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Zagotavlja ga</w:t>
            </w:r>
          </w:p>
          <w:p w14:paraId="1DDFE1FF" w14:textId="01957144" w:rsidR="00370B40" w:rsidRDefault="00130F29" w:rsidP="0067689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</w:t>
            </w:r>
            <w:r w:rsidR="0067689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naziv sodelujočega podjetja</w:t>
            </w:r>
            <w:r w:rsidR="00370B40"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370B40" w14:paraId="6E9EA41A" w14:textId="77777777" w:rsidTr="00676898">
        <w:trPr>
          <w:trHeight w:val="147"/>
        </w:trPr>
        <w:tc>
          <w:tcPr>
            <w:tcW w:w="1323" w:type="dxa"/>
          </w:tcPr>
          <w:p w14:paraId="2C91E2C5" w14:textId="77777777" w:rsidR="00370B40" w:rsidRPr="00D20102" w:rsidRDefault="00370B40" w:rsidP="00676898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1.</w:t>
            </w:r>
          </w:p>
        </w:tc>
        <w:tc>
          <w:tcPr>
            <w:tcW w:w="2591" w:type="dxa"/>
          </w:tcPr>
          <w:p w14:paraId="73B57D00" w14:textId="77777777" w:rsidR="00370B40" w:rsidRPr="00B77694" w:rsidRDefault="00370B40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425" w:type="dxa"/>
          </w:tcPr>
          <w:p w14:paraId="14895640" w14:textId="77777777" w:rsidR="00370B40" w:rsidRPr="00B77694" w:rsidRDefault="00370B40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03" w:type="dxa"/>
          </w:tcPr>
          <w:p w14:paraId="73BE826E" w14:textId="77777777" w:rsidR="00370B40" w:rsidRPr="00B77694" w:rsidRDefault="00370B40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370B40" w14:paraId="36E67460" w14:textId="77777777" w:rsidTr="00676898">
        <w:trPr>
          <w:trHeight w:val="144"/>
        </w:trPr>
        <w:tc>
          <w:tcPr>
            <w:tcW w:w="1323" w:type="dxa"/>
          </w:tcPr>
          <w:p w14:paraId="570A7A3F" w14:textId="77777777" w:rsidR="00370B40" w:rsidRPr="00D20102" w:rsidRDefault="00370B40" w:rsidP="00676898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2.</w:t>
            </w:r>
          </w:p>
        </w:tc>
        <w:tc>
          <w:tcPr>
            <w:tcW w:w="2591" w:type="dxa"/>
          </w:tcPr>
          <w:p w14:paraId="4800A604" w14:textId="77777777" w:rsidR="00370B40" w:rsidRPr="00B77694" w:rsidRDefault="00370B40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425" w:type="dxa"/>
          </w:tcPr>
          <w:p w14:paraId="5BEDCD34" w14:textId="77777777" w:rsidR="00370B40" w:rsidRPr="00B77694" w:rsidRDefault="00370B40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03" w:type="dxa"/>
          </w:tcPr>
          <w:p w14:paraId="4CE6375B" w14:textId="77777777" w:rsidR="00370B40" w:rsidRPr="00B77694" w:rsidRDefault="00370B40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370B40" w14:paraId="0A539456" w14:textId="77777777" w:rsidTr="00676898">
        <w:trPr>
          <w:trHeight w:val="144"/>
        </w:trPr>
        <w:tc>
          <w:tcPr>
            <w:tcW w:w="1323" w:type="dxa"/>
          </w:tcPr>
          <w:p w14:paraId="420B6A4E" w14:textId="77777777" w:rsidR="00370B40" w:rsidRPr="00D20102" w:rsidRDefault="00370B40" w:rsidP="0067689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2591" w:type="dxa"/>
          </w:tcPr>
          <w:p w14:paraId="4AFA0D99" w14:textId="77777777" w:rsidR="00370B40" w:rsidRPr="00B77694" w:rsidRDefault="00370B40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425" w:type="dxa"/>
          </w:tcPr>
          <w:p w14:paraId="75E8898F" w14:textId="77777777" w:rsidR="00370B40" w:rsidRPr="00B77694" w:rsidRDefault="00370B40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03" w:type="dxa"/>
          </w:tcPr>
          <w:p w14:paraId="74F23120" w14:textId="77777777" w:rsidR="00370B40" w:rsidRPr="00B77694" w:rsidRDefault="00370B40" w:rsidP="00676898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AF2D4A9" w14:textId="306E145E" w:rsidR="00370B40" w:rsidRDefault="00370B40" w:rsidP="00370B40">
      <w:pPr>
        <w:rPr>
          <w:rFonts w:cs="Arial"/>
        </w:rPr>
      </w:pPr>
    </w:p>
    <w:p w14:paraId="75D3ED31" w14:textId="77777777" w:rsidR="00370B40" w:rsidRPr="00397945" w:rsidRDefault="00370B40" w:rsidP="00370B40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t>Dokazilo:</w:t>
      </w:r>
    </w:p>
    <w:p w14:paraId="5E3F5DAC" w14:textId="097AB284" w:rsidR="00370B40" w:rsidRDefault="00370B40" w:rsidP="00676898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397945">
        <w:rPr>
          <w:rFonts w:ascii="Arial" w:hAnsi="Arial" w:cs="Arial"/>
        </w:rPr>
        <w:t xml:space="preserve">skladno </w:t>
      </w:r>
      <w:r w:rsidR="00676898">
        <w:rPr>
          <w:rFonts w:ascii="Arial" w:hAnsi="Arial" w:cs="Arial"/>
        </w:rPr>
        <w:t xml:space="preserve">s </w:t>
      </w:r>
      <w:r w:rsidR="00DA2511">
        <w:rPr>
          <w:rFonts w:ascii="Arial" w:hAnsi="Arial" w:cs="Arial"/>
        </w:rPr>
        <w:t>5</w:t>
      </w:r>
      <w:r w:rsidR="00676898" w:rsidRPr="00676898">
        <w:rPr>
          <w:rFonts w:ascii="Arial" w:hAnsi="Arial" w:cs="Arial"/>
        </w:rPr>
        <w:t xml:space="preserve">. podtočko točke 2.C.3.b) obrazca </w:t>
      </w:r>
      <w:r w:rsidRPr="00397945">
        <w:rPr>
          <w:rFonts w:ascii="Arial" w:hAnsi="Arial" w:cs="Arial"/>
        </w:rPr>
        <w:t>OBR – 2.06 (Pogoji za ugotavljanje sposobnosti in usposobljenosti podjetja)</w:t>
      </w:r>
      <w:r w:rsidR="00AE6E0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se </w:t>
      </w:r>
      <w:r w:rsidRPr="00397945">
        <w:rPr>
          <w:rFonts w:ascii="Arial" w:hAnsi="Arial" w:cs="Arial"/>
        </w:rPr>
        <w:t>predloži</w:t>
      </w:r>
      <w:r w:rsidR="00A15737">
        <w:rPr>
          <w:rFonts w:ascii="Arial" w:hAnsi="Arial" w:cs="Arial"/>
        </w:rPr>
        <w:t>jo</w:t>
      </w:r>
      <w:r w:rsidRPr="00397945">
        <w:rPr>
          <w:rFonts w:ascii="Arial" w:hAnsi="Arial" w:cs="Arial"/>
        </w:rPr>
        <w:t xml:space="preserve"> ustrezn</w:t>
      </w:r>
      <w:r w:rsidR="00A15737">
        <w:rPr>
          <w:rFonts w:ascii="Arial" w:hAnsi="Arial" w:cs="Arial"/>
        </w:rPr>
        <w:t>a</w:t>
      </w:r>
      <w:r w:rsidRPr="00397945">
        <w:rPr>
          <w:rFonts w:ascii="Arial" w:hAnsi="Arial" w:cs="Arial"/>
        </w:rPr>
        <w:t xml:space="preserve"> dokazil</w:t>
      </w:r>
      <w:r w:rsidR="00A15737">
        <w:rPr>
          <w:rFonts w:ascii="Arial" w:hAnsi="Arial" w:cs="Arial"/>
        </w:rPr>
        <w:t>a</w:t>
      </w:r>
      <w:r>
        <w:rPr>
          <w:rFonts w:ascii="Arial" w:hAnsi="Arial" w:cs="Arial"/>
        </w:rPr>
        <w:t>.</w:t>
      </w:r>
    </w:p>
    <w:p w14:paraId="0A101EB6" w14:textId="2BFBF06F" w:rsidR="00370B40" w:rsidRDefault="00370B40" w:rsidP="00370B40">
      <w:pPr>
        <w:rPr>
          <w:rFonts w:cs="Arial"/>
        </w:rPr>
      </w:pPr>
    </w:p>
    <w:p w14:paraId="4225C41A" w14:textId="0A002721" w:rsidR="00370B40" w:rsidRPr="008D0A31" w:rsidRDefault="00370B40" w:rsidP="00AE49A5">
      <w:pPr>
        <w:pStyle w:val="Odstavekseznama"/>
        <w:numPr>
          <w:ilvl w:val="0"/>
          <w:numId w:val="25"/>
        </w:numPr>
        <w:spacing w:line="240" w:lineRule="auto"/>
        <w:ind w:left="357"/>
        <w:rPr>
          <w:rFonts w:ascii="Arial" w:hAnsi="Arial" w:cs="Arial"/>
        </w:rPr>
      </w:pPr>
      <w:r w:rsidRPr="00370B40">
        <w:rPr>
          <w:rFonts w:ascii="Arial" w:hAnsi="Arial" w:cs="Arial"/>
          <w:b/>
        </w:rPr>
        <w:t xml:space="preserve">TEHNIČNA SPOSOBNOST – STROKOVNI DELAVCI </w:t>
      </w:r>
      <w:r>
        <w:rPr>
          <w:rFonts w:ascii="Arial" w:hAnsi="Arial" w:cs="Arial"/>
          <w:b/>
        </w:rPr>
        <w:t>ZA IZVEDBO PREDMETNEGA JAVNEGA NAROČILA</w:t>
      </w:r>
    </w:p>
    <w:p w14:paraId="6F1072DF" w14:textId="1A10CBEB" w:rsidR="00370B40" w:rsidRPr="002A5137" w:rsidRDefault="00053A30" w:rsidP="00AE49A5">
      <w:pPr>
        <w:pStyle w:val="Odstavekseznama"/>
        <w:spacing w:line="240" w:lineRule="auto"/>
        <w:ind w:left="357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</w:t>
      </w:r>
      <w:r w:rsidR="00AE49A5">
        <w:rPr>
          <w:rFonts w:ascii="Arial" w:hAnsi="Arial" w:cs="Arial"/>
        </w:rPr>
        <w:t xml:space="preserve">bomo ves čas trajanja predmetnega javnega naročila </w:t>
      </w:r>
      <w:r>
        <w:rPr>
          <w:rFonts w:ascii="Arial" w:hAnsi="Arial" w:cs="Arial"/>
        </w:rPr>
        <w:t>zagotavlja</w:t>
      </w:r>
      <w:r w:rsidR="00AE49A5">
        <w:rPr>
          <w:rFonts w:ascii="Arial" w:hAnsi="Arial" w:cs="Arial"/>
        </w:rPr>
        <w:t>li</w:t>
      </w:r>
      <w:r>
        <w:rPr>
          <w:rFonts w:ascii="Arial" w:hAnsi="Arial" w:cs="Arial"/>
        </w:rPr>
        <w:t xml:space="preserve"> </w:t>
      </w:r>
      <w:r w:rsidR="00676898">
        <w:rPr>
          <w:rFonts w:ascii="Arial" w:hAnsi="Arial" w:cs="Arial"/>
        </w:rPr>
        <w:t>najmanj petnajst (15) strokovnih delavcev</w:t>
      </w:r>
      <w:r w:rsidR="00AE49A5" w:rsidRPr="00AE49A5">
        <w:rPr>
          <w:rFonts w:ascii="Arial" w:hAnsi="Arial" w:cs="Arial"/>
        </w:rPr>
        <w:t>, ki so usposobljeni za izvedbo predmetnega javnega naročila</w:t>
      </w:r>
      <w:r w:rsidR="00AE49A5">
        <w:rPr>
          <w:rFonts w:ascii="Arial" w:hAnsi="Arial" w:cs="Arial"/>
        </w:rPr>
        <w:t>.</w:t>
      </w:r>
    </w:p>
    <w:p w14:paraId="4B838AC0" w14:textId="392C3B47" w:rsidR="00A15737" w:rsidRPr="00370B40" w:rsidRDefault="00A15737" w:rsidP="00370B40">
      <w:pPr>
        <w:rPr>
          <w:rFonts w:cs="Arial"/>
        </w:rPr>
      </w:pPr>
    </w:p>
    <w:p w14:paraId="1F1C3A7A" w14:textId="449E423D" w:rsidR="00386D1B" w:rsidRPr="00603AAF" w:rsidRDefault="0038109D" w:rsidP="004835C7">
      <w:pPr>
        <w:pStyle w:val="Odstavekseznama"/>
        <w:numPr>
          <w:ilvl w:val="0"/>
          <w:numId w:val="25"/>
        </w:numPr>
        <w:spacing w:line="240" w:lineRule="auto"/>
        <w:rPr>
          <w:rFonts w:ascii="Arial" w:hAnsi="Arial" w:cs="Arial"/>
          <w:b/>
        </w:rPr>
      </w:pPr>
      <w:r w:rsidRPr="00B340C0">
        <w:rPr>
          <w:rFonts w:ascii="Arial" w:hAnsi="Arial" w:cs="Arial"/>
          <w:b/>
        </w:rPr>
        <w:t xml:space="preserve">TEHNIČNA SPOSOBNOST </w:t>
      </w:r>
    </w:p>
    <w:p w14:paraId="78387283" w14:textId="606D83A0" w:rsidR="00316EC4" w:rsidRDefault="00386D1B" w:rsidP="004835C7">
      <w:pPr>
        <w:pStyle w:val="Odstavekseznama"/>
        <w:spacing w:line="240" w:lineRule="auto"/>
        <w:ind w:left="357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38109D" w:rsidRPr="00316EC4">
        <w:rPr>
          <w:rFonts w:ascii="Arial" w:hAnsi="Arial" w:cs="Arial"/>
        </w:rPr>
        <w:t>zjavljamo, da na dan oddaje ponudbe in da bomo ves čas trajanja pogodbe zagotavljali ustrezna tehnična in prevozna sredstva za izved</w:t>
      </w:r>
      <w:r>
        <w:rPr>
          <w:rFonts w:ascii="Arial" w:hAnsi="Arial" w:cs="Arial"/>
        </w:rPr>
        <w:t xml:space="preserve">bo </w:t>
      </w:r>
      <w:r w:rsidR="00676898">
        <w:rPr>
          <w:rFonts w:ascii="Arial" w:hAnsi="Arial" w:cs="Arial"/>
        </w:rPr>
        <w:t>del ter za dobavo in vgradnjo opreme ter materiala.</w:t>
      </w:r>
    </w:p>
    <w:p w14:paraId="19D4B851" w14:textId="77777777" w:rsidR="00386D1B" w:rsidRDefault="00386D1B" w:rsidP="004835C7">
      <w:pPr>
        <w:pStyle w:val="Odstavekseznama"/>
        <w:spacing w:line="240" w:lineRule="auto"/>
        <w:ind w:left="357"/>
        <w:rPr>
          <w:rFonts w:ascii="Arial" w:hAnsi="Arial" w:cs="Arial"/>
        </w:rPr>
      </w:pPr>
    </w:p>
    <w:p w14:paraId="13912136" w14:textId="3CA5A9E7" w:rsidR="0038109D" w:rsidRPr="00316EC4" w:rsidRDefault="00386D1B" w:rsidP="004835C7">
      <w:pPr>
        <w:pStyle w:val="Odstavekseznama"/>
        <w:spacing w:line="240" w:lineRule="auto"/>
        <w:ind w:left="357"/>
        <w:rPr>
          <w:rFonts w:ascii="Arial" w:hAnsi="Arial" w:cs="Arial"/>
          <w:b/>
        </w:rPr>
      </w:pPr>
      <w:r>
        <w:rPr>
          <w:rFonts w:ascii="Arial" w:hAnsi="Arial" w:cs="Arial"/>
        </w:rPr>
        <w:t>I</w:t>
      </w:r>
      <w:r w:rsidR="0038109D" w:rsidRPr="00316EC4">
        <w:rPr>
          <w:rFonts w:ascii="Arial" w:hAnsi="Arial" w:cs="Arial"/>
        </w:rPr>
        <w:t xml:space="preserve">zjavljamo, da bomo pogodbene obveznosti dokončali v zahtevanem roku ter da bomo dela po predmetnem javnem naročilu izvedli v skladu z zahtevami razpisne dokumentacije.  </w:t>
      </w:r>
    </w:p>
    <w:p w14:paraId="533D033C" w14:textId="3008E55F" w:rsidR="00AE49A5" w:rsidRDefault="00AE49A5" w:rsidP="00BB1E7F">
      <w:pPr>
        <w:rPr>
          <w:rFonts w:cs="Arial"/>
          <w:color w:val="A6A6A6" w:themeColor="background1" w:themeShade="A6"/>
        </w:rPr>
      </w:pPr>
    </w:p>
    <w:p w14:paraId="60542DA6" w14:textId="13481BE4" w:rsidR="00D60DBB" w:rsidRDefault="00D60DBB" w:rsidP="00BB1E7F">
      <w:pPr>
        <w:rPr>
          <w:rFonts w:cs="Arial"/>
          <w:color w:val="A6A6A6" w:themeColor="background1" w:themeShade="A6"/>
        </w:rPr>
      </w:pPr>
    </w:p>
    <w:p w14:paraId="5062B984" w14:textId="14DE7F61" w:rsidR="00D60DBB" w:rsidRDefault="00D60DBB" w:rsidP="00BB1E7F">
      <w:pPr>
        <w:rPr>
          <w:rFonts w:cs="Arial"/>
          <w:color w:val="A6A6A6" w:themeColor="background1" w:themeShade="A6"/>
        </w:rPr>
      </w:pPr>
    </w:p>
    <w:p w14:paraId="36C96C74" w14:textId="0A69E85F" w:rsidR="00D60DBB" w:rsidRDefault="00D60DBB" w:rsidP="00BB1E7F">
      <w:pPr>
        <w:rPr>
          <w:rFonts w:cs="Arial"/>
          <w:color w:val="A6A6A6" w:themeColor="background1" w:themeShade="A6"/>
        </w:rPr>
      </w:pPr>
    </w:p>
    <w:p w14:paraId="1C044195" w14:textId="5A53E825" w:rsidR="00D60DBB" w:rsidRDefault="00D60DBB" w:rsidP="00BB1E7F">
      <w:pPr>
        <w:rPr>
          <w:rFonts w:cs="Arial"/>
          <w:color w:val="A6A6A6" w:themeColor="background1" w:themeShade="A6"/>
        </w:rPr>
      </w:pPr>
    </w:p>
    <w:p w14:paraId="5FFDBF90" w14:textId="2B80E801" w:rsidR="00D60DBB" w:rsidRDefault="00D60DBB" w:rsidP="00BB1E7F">
      <w:pPr>
        <w:rPr>
          <w:rFonts w:cs="Arial"/>
          <w:color w:val="A6A6A6" w:themeColor="background1" w:themeShade="A6"/>
        </w:rPr>
      </w:pPr>
    </w:p>
    <w:p w14:paraId="0B512B22" w14:textId="495702A6" w:rsidR="00D60DBB" w:rsidRDefault="00D60DBB" w:rsidP="00BB1E7F">
      <w:pPr>
        <w:rPr>
          <w:rFonts w:cs="Arial"/>
          <w:color w:val="A6A6A6" w:themeColor="background1" w:themeShade="A6"/>
        </w:rPr>
      </w:pPr>
    </w:p>
    <w:p w14:paraId="2A0D83F5" w14:textId="0EF7C72B" w:rsidR="00D60DBB" w:rsidRDefault="00D60DBB" w:rsidP="00BB1E7F">
      <w:pPr>
        <w:rPr>
          <w:rFonts w:cs="Arial"/>
          <w:color w:val="A6A6A6" w:themeColor="background1" w:themeShade="A6"/>
        </w:rPr>
      </w:pPr>
    </w:p>
    <w:p w14:paraId="52A080BB" w14:textId="77777777" w:rsidR="00D60DBB" w:rsidRPr="000337E4" w:rsidRDefault="00D60DBB" w:rsidP="00BB1E7F">
      <w:pPr>
        <w:rPr>
          <w:rFonts w:cs="Arial"/>
          <w:color w:val="A6A6A6" w:themeColor="background1" w:themeShade="A6"/>
        </w:rPr>
      </w:pPr>
    </w:p>
    <w:p w14:paraId="5E845D9E" w14:textId="72920BBC" w:rsidR="00316EC4" w:rsidRDefault="0038109D" w:rsidP="00A67811">
      <w:pPr>
        <w:pStyle w:val="Odstavekseznama"/>
        <w:numPr>
          <w:ilvl w:val="0"/>
          <w:numId w:val="25"/>
        </w:numPr>
        <w:spacing w:line="240" w:lineRule="auto"/>
        <w:rPr>
          <w:rFonts w:ascii="Arial" w:hAnsi="Arial" w:cs="Arial"/>
          <w:b/>
        </w:rPr>
      </w:pPr>
      <w:r w:rsidRPr="0020460F">
        <w:rPr>
          <w:rFonts w:ascii="Arial" w:hAnsi="Arial" w:cs="Arial"/>
          <w:b/>
        </w:rPr>
        <w:lastRenderedPageBreak/>
        <w:t>IZJAVA – DRUG</w:t>
      </w:r>
      <w:r w:rsidR="00603AAF">
        <w:rPr>
          <w:rFonts w:ascii="Arial" w:hAnsi="Arial" w:cs="Arial"/>
          <w:b/>
        </w:rPr>
        <w:t>I POGOJI</w:t>
      </w:r>
      <w:r w:rsidRPr="0020460F">
        <w:rPr>
          <w:rFonts w:ascii="Arial" w:hAnsi="Arial" w:cs="Arial"/>
          <w:b/>
        </w:rPr>
        <w:t>:</w:t>
      </w:r>
    </w:p>
    <w:p w14:paraId="646529ED" w14:textId="36B2BC63" w:rsidR="00D939B2" w:rsidRDefault="0038109D" w:rsidP="002A5137">
      <w:pPr>
        <w:pStyle w:val="Odstavekseznama"/>
        <w:spacing w:line="240" w:lineRule="auto"/>
        <w:ind w:left="357"/>
        <w:rPr>
          <w:rFonts w:ascii="Arial" w:hAnsi="Arial" w:cs="Arial"/>
        </w:rPr>
      </w:pPr>
      <w:r w:rsidRPr="00316EC4">
        <w:rPr>
          <w:rFonts w:ascii="Arial" w:hAnsi="Arial" w:cs="Arial"/>
        </w:rPr>
        <w:t>Izjavljamo, da nismo uvrščeni v evidenco poslovnih subjektov iz 35. člena Zakona o integriteti in preprečevanju korupcije (</w:t>
      </w:r>
      <w:r w:rsidR="00053A30" w:rsidRPr="00053A30">
        <w:rPr>
          <w:rFonts w:ascii="Arial" w:hAnsi="Arial" w:cs="Arial"/>
        </w:rPr>
        <w:t>Uradni list RS, št. 69/11 - uradno prečiščeno besedilo</w:t>
      </w:r>
      <w:r w:rsidR="004835C7">
        <w:rPr>
          <w:rFonts w:ascii="Arial" w:hAnsi="Arial" w:cs="Arial"/>
        </w:rPr>
        <w:t xml:space="preserve"> z morebitnimi spremembami</w:t>
      </w:r>
      <w:r w:rsidRPr="00316EC4">
        <w:rPr>
          <w:rFonts w:ascii="Arial" w:hAnsi="Arial" w:cs="Arial"/>
        </w:rPr>
        <w:t xml:space="preserve">) in </w:t>
      </w:r>
      <w:r w:rsidR="00386D1B">
        <w:rPr>
          <w:rFonts w:ascii="Arial" w:hAnsi="Arial" w:cs="Arial"/>
        </w:rPr>
        <w:t>nam</w:t>
      </w:r>
      <w:r w:rsidRPr="00316EC4">
        <w:rPr>
          <w:rFonts w:ascii="Arial" w:hAnsi="Arial" w:cs="Arial"/>
        </w:rPr>
        <w:t xml:space="preserve"> na podlagi tega člena </w:t>
      </w:r>
      <w:r w:rsidR="00D571D4">
        <w:rPr>
          <w:rFonts w:ascii="Arial" w:hAnsi="Arial" w:cs="Arial"/>
        </w:rPr>
        <w:t xml:space="preserve">ni </w:t>
      </w:r>
      <w:r w:rsidRPr="00316EC4">
        <w:rPr>
          <w:rFonts w:ascii="Arial" w:hAnsi="Arial" w:cs="Arial"/>
        </w:rPr>
        <w:t>prepovedano poslovanje z naročnikom.</w:t>
      </w:r>
    </w:p>
    <w:p w14:paraId="189347B4" w14:textId="1B9F5DD2" w:rsidR="00241951" w:rsidRDefault="00241951" w:rsidP="002A5137">
      <w:pPr>
        <w:pStyle w:val="Odstavekseznama"/>
        <w:spacing w:line="240" w:lineRule="auto"/>
        <w:ind w:left="357"/>
        <w:rPr>
          <w:rFonts w:ascii="Arial" w:hAnsi="Arial" w:cs="Arial"/>
        </w:rPr>
      </w:pPr>
    </w:p>
    <w:p w14:paraId="4BDF02DA" w14:textId="6B4065FB" w:rsidR="00232367" w:rsidRDefault="00232367" w:rsidP="002A5137">
      <w:pPr>
        <w:pStyle w:val="Odstavekseznama"/>
        <w:spacing w:line="240" w:lineRule="auto"/>
        <w:ind w:left="357"/>
        <w:rPr>
          <w:rFonts w:ascii="Arial" w:hAnsi="Arial" w:cs="Arial"/>
        </w:rPr>
      </w:pPr>
    </w:p>
    <w:p w14:paraId="2B703F20" w14:textId="77777777" w:rsidR="008448B8" w:rsidRDefault="008448B8" w:rsidP="008448B8">
      <w:pPr>
        <w:ind w:left="708" w:firstLine="2"/>
        <w:jc w:val="both"/>
        <w:rPr>
          <w:rFonts w:cs="Arial"/>
        </w:rPr>
      </w:pPr>
    </w:p>
    <w:p w14:paraId="4E66087F" w14:textId="77777777" w:rsidR="008448B8" w:rsidRPr="00B85DF5" w:rsidRDefault="008448B8" w:rsidP="008448B8">
      <w:pPr>
        <w:ind w:left="708" w:firstLine="2"/>
        <w:jc w:val="both"/>
        <w:rPr>
          <w:rFonts w:cs="Arial"/>
        </w:rPr>
      </w:pPr>
    </w:p>
    <w:p w14:paraId="6CF4DA88" w14:textId="4CE7C7C4" w:rsidR="0038109D" w:rsidRPr="0020460F" w:rsidRDefault="0038109D" w:rsidP="000879B1">
      <w:pPr>
        <w:pStyle w:val="Odstavekseznama"/>
        <w:spacing w:line="240" w:lineRule="auto"/>
        <w:rPr>
          <w:rFonts w:cs="Arial"/>
        </w:rPr>
      </w:pPr>
      <w:r w:rsidRPr="0020460F">
        <w:rPr>
          <w:rFonts w:cs="Arial"/>
        </w:rPr>
        <w:tab/>
      </w:r>
      <w:r w:rsidRPr="0020460F">
        <w:rPr>
          <w:rFonts w:cs="Arial"/>
        </w:rPr>
        <w:tab/>
      </w:r>
      <w:r w:rsidRPr="0020460F">
        <w:rPr>
          <w:rFonts w:cs="Arial"/>
        </w:rPr>
        <w:tab/>
      </w:r>
      <w:r w:rsidRPr="0020460F">
        <w:rPr>
          <w:rFonts w:cs="Arial"/>
        </w:rPr>
        <w:tab/>
        <w:t xml:space="preserve"> </w:t>
      </w:r>
      <w:r w:rsidRPr="0020460F">
        <w:rPr>
          <w:rFonts w:cs="Arial"/>
        </w:rPr>
        <w:tab/>
      </w:r>
      <w:r w:rsidRPr="0020460F">
        <w:rPr>
          <w:rFonts w:cs="Arial"/>
        </w:rPr>
        <w:tab/>
        <w:t>___________________________________</w:t>
      </w:r>
    </w:p>
    <w:p w14:paraId="5192FCC2" w14:textId="3719751E" w:rsidR="00386D1B" w:rsidRDefault="0038109D" w:rsidP="00E865DF">
      <w:pPr>
        <w:jc w:val="both"/>
        <w:rPr>
          <w:rFonts w:cs="Arial"/>
        </w:rPr>
      </w:pPr>
      <w:r w:rsidRPr="0020460F">
        <w:rPr>
          <w:rFonts w:cs="Arial"/>
        </w:rPr>
        <w:tab/>
      </w:r>
      <w:r w:rsidRPr="0020460F">
        <w:rPr>
          <w:rFonts w:cs="Arial"/>
        </w:rPr>
        <w:tab/>
      </w:r>
      <w:r w:rsidRPr="0020460F">
        <w:rPr>
          <w:rFonts w:cs="Arial"/>
        </w:rPr>
        <w:tab/>
      </w:r>
      <w:r w:rsidRPr="0020460F">
        <w:rPr>
          <w:rFonts w:cs="Arial"/>
        </w:rPr>
        <w:tab/>
        <w:t xml:space="preserve">             </w:t>
      </w:r>
      <w:r w:rsidRPr="0020460F">
        <w:rPr>
          <w:rFonts w:cs="Arial"/>
        </w:rPr>
        <w:tab/>
      </w:r>
      <w:r w:rsidR="00FF1215">
        <w:rPr>
          <w:rFonts w:cs="Arial"/>
        </w:rPr>
        <w:tab/>
      </w:r>
      <w:r w:rsidRPr="0020460F">
        <w:rPr>
          <w:rFonts w:cs="Arial"/>
        </w:rPr>
        <w:t>Podpis zakonitega zastopnika in žig</w:t>
      </w:r>
    </w:p>
    <w:p w14:paraId="77FB7BB0" w14:textId="77777777" w:rsidR="00603AAF" w:rsidRDefault="00603AAF" w:rsidP="00E865DF">
      <w:pPr>
        <w:jc w:val="both"/>
        <w:rPr>
          <w:rFonts w:cs="Arial"/>
          <w:i/>
          <w:sz w:val="18"/>
          <w:szCs w:val="18"/>
        </w:rPr>
      </w:pPr>
    </w:p>
    <w:p w14:paraId="0BB2AEEC" w14:textId="77777777" w:rsidR="00603AAF" w:rsidRDefault="00603AAF" w:rsidP="00E865DF">
      <w:pPr>
        <w:jc w:val="both"/>
        <w:rPr>
          <w:rFonts w:cs="Arial"/>
          <w:i/>
          <w:sz w:val="18"/>
          <w:szCs w:val="18"/>
        </w:rPr>
      </w:pPr>
    </w:p>
    <w:p w14:paraId="3D75A742" w14:textId="77777777" w:rsidR="00603AAF" w:rsidRDefault="00603AAF" w:rsidP="00E865DF">
      <w:pPr>
        <w:jc w:val="both"/>
        <w:rPr>
          <w:rFonts w:cs="Arial"/>
          <w:i/>
          <w:sz w:val="18"/>
          <w:szCs w:val="18"/>
        </w:rPr>
      </w:pPr>
    </w:p>
    <w:p w14:paraId="42B7F5E8" w14:textId="77777777" w:rsidR="00603AAF" w:rsidRDefault="00603AAF" w:rsidP="00E865DF">
      <w:pPr>
        <w:jc w:val="both"/>
        <w:rPr>
          <w:rFonts w:cs="Arial"/>
          <w:i/>
          <w:sz w:val="18"/>
          <w:szCs w:val="18"/>
        </w:rPr>
      </w:pPr>
    </w:p>
    <w:p w14:paraId="6D6D0831" w14:textId="77777777" w:rsidR="00603AAF" w:rsidRDefault="00603AAF" w:rsidP="00E865DF">
      <w:pPr>
        <w:jc w:val="both"/>
        <w:rPr>
          <w:rFonts w:cs="Arial"/>
          <w:i/>
          <w:sz w:val="18"/>
          <w:szCs w:val="18"/>
        </w:rPr>
      </w:pPr>
    </w:p>
    <w:p w14:paraId="45D39902" w14:textId="77777777" w:rsidR="00C62A1F" w:rsidRDefault="00C62A1F" w:rsidP="00E865DF">
      <w:pPr>
        <w:jc w:val="both"/>
        <w:rPr>
          <w:rFonts w:cs="Arial"/>
          <w:i/>
        </w:rPr>
      </w:pPr>
    </w:p>
    <w:p w14:paraId="16B7207D" w14:textId="77777777" w:rsidR="00C62A1F" w:rsidRDefault="00C62A1F" w:rsidP="00E865DF">
      <w:pPr>
        <w:jc w:val="both"/>
        <w:rPr>
          <w:rFonts w:cs="Arial"/>
          <w:i/>
        </w:rPr>
      </w:pPr>
    </w:p>
    <w:p w14:paraId="69FBCC7E" w14:textId="77777777" w:rsidR="00C62A1F" w:rsidRDefault="00C62A1F" w:rsidP="00E865DF">
      <w:pPr>
        <w:jc w:val="both"/>
        <w:rPr>
          <w:rFonts w:cs="Arial"/>
          <w:i/>
        </w:rPr>
      </w:pPr>
    </w:p>
    <w:p w14:paraId="359197EC" w14:textId="77777777" w:rsidR="00C62A1F" w:rsidRDefault="00C62A1F" w:rsidP="00E865DF">
      <w:pPr>
        <w:jc w:val="both"/>
        <w:rPr>
          <w:rFonts w:cs="Arial"/>
          <w:i/>
        </w:rPr>
      </w:pPr>
    </w:p>
    <w:p w14:paraId="6F7DF969" w14:textId="77777777" w:rsidR="00C62A1F" w:rsidRDefault="00C62A1F" w:rsidP="00E865DF">
      <w:pPr>
        <w:jc w:val="both"/>
        <w:rPr>
          <w:rFonts w:cs="Arial"/>
          <w:i/>
        </w:rPr>
      </w:pPr>
    </w:p>
    <w:p w14:paraId="53B43EA2" w14:textId="77777777" w:rsidR="008B0321" w:rsidRDefault="008B0321" w:rsidP="00E865DF">
      <w:pPr>
        <w:jc w:val="both"/>
        <w:rPr>
          <w:rFonts w:cs="Arial"/>
          <w:i/>
        </w:rPr>
      </w:pPr>
    </w:p>
    <w:p w14:paraId="20504E58" w14:textId="77777777" w:rsidR="008B0321" w:rsidRDefault="008B0321" w:rsidP="00E865DF">
      <w:pPr>
        <w:jc w:val="both"/>
        <w:rPr>
          <w:rFonts w:cs="Arial"/>
          <w:i/>
        </w:rPr>
      </w:pPr>
    </w:p>
    <w:p w14:paraId="41454B12" w14:textId="77777777" w:rsidR="008B0321" w:rsidRDefault="008B0321" w:rsidP="00E865DF">
      <w:pPr>
        <w:jc w:val="both"/>
        <w:rPr>
          <w:rFonts w:cs="Arial"/>
          <w:i/>
        </w:rPr>
      </w:pPr>
    </w:p>
    <w:p w14:paraId="7F63270F" w14:textId="77777777" w:rsidR="002A5137" w:rsidRDefault="002A5137" w:rsidP="00E865DF">
      <w:pPr>
        <w:jc w:val="both"/>
        <w:rPr>
          <w:rFonts w:cs="Arial"/>
          <w:i/>
        </w:rPr>
      </w:pPr>
    </w:p>
    <w:p w14:paraId="2220863B" w14:textId="77777777" w:rsidR="002A5137" w:rsidRDefault="002A5137" w:rsidP="00E865DF">
      <w:pPr>
        <w:jc w:val="both"/>
        <w:rPr>
          <w:rFonts w:cs="Arial"/>
          <w:i/>
        </w:rPr>
      </w:pPr>
    </w:p>
    <w:p w14:paraId="5785E785" w14:textId="77777777" w:rsidR="002A5137" w:rsidRDefault="002A5137" w:rsidP="00E865DF">
      <w:pPr>
        <w:jc w:val="both"/>
        <w:rPr>
          <w:rFonts w:cs="Arial"/>
          <w:i/>
        </w:rPr>
      </w:pPr>
    </w:p>
    <w:p w14:paraId="791E884C" w14:textId="77777777" w:rsidR="002A5137" w:rsidRDefault="002A5137" w:rsidP="00E865DF">
      <w:pPr>
        <w:jc w:val="both"/>
        <w:rPr>
          <w:rFonts w:cs="Arial"/>
          <w:i/>
        </w:rPr>
      </w:pPr>
    </w:p>
    <w:p w14:paraId="725B8EEE" w14:textId="77777777" w:rsidR="002A5137" w:rsidRDefault="002A5137" w:rsidP="00E865DF">
      <w:pPr>
        <w:jc w:val="both"/>
        <w:rPr>
          <w:rFonts w:cs="Arial"/>
          <w:i/>
        </w:rPr>
      </w:pPr>
    </w:p>
    <w:p w14:paraId="5AE3CE9D" w14:textId="77777777" w:rsidR="002A5137" w:rsidRDefault="002A5137" w:rsidP="00E865DF">
      <w:pPr>
        <w:jc w:val="both"/>
        <w:rPr>
          <w:rFonts w:cs="Arial"/>
          <w:i/>
        </w:rPr>
      </w:pPr>
    </w:p>
    <w:p w14:paraId="3F6F03EF" w14:textId="77777777" w:rsidR="00AE49A5" w:rsidRDefault="00AE49A5" w:rsidP="00E865DF">
      <w:pPr>
        <w:jc w:val="both"/>
        <w:rPr>
          <w:rFonts w:cs="Arial"/>
          <w:i/>
        </w:rPr>
      </w:pPr>
    </w:p>
    <w:p w14:paraId="333D7ACC" w14:textId="77777777" w:rsidR="00AE49A5" w:rsidRDefault="00AE49A5" w:rsidP="00E865DF">
      <w:pPr>
        <w:jc w:val="both"/>
        <w:rPr>
          <w:rFonts w:cs="Arial"/>
          <w:i/>
        </w:rPr>
      </w:pPr>
    </w:p>
    <w:p w14:paraId="177EE9A2" w14:textId="77777777" w:rsidR="00AE49A5" w:rsidRDefault="00AE49A5" w:rsidP="00E865DF">
      <w:pPr>
        <w:jc w:val="both"/>
        <w:rPr>
          <w:rFonts w:cs="Arial"/>
          <w:i/>
        </w:rPr>
      </w:pPr>
    </w:p>
    <w:p w14:paraId="51D38806" w14:textId="77777777" w:rsidR="00AE49A5" w:rsidRDefault="00AE49A5" w:rsidP="00E865DF">
      <w:pPr>
        <w:jc w:val="both"/>
        <w:rPr>
          <w:rFonts w:cs="Arial"/>
          <w:i/>
        </w:rPr>
      </w:pPr>
    </w:p>
    <w:p w14:paraId="004E5272" w14:textId="77777777" w:rsidR="00AE49A5" w:rsidRDefault="00AE49A5" w:rsidP="00E865DF">
      <w:pPr>
        <w:jc w:val="both"/>
        <w:rPr>
          <w:rFonts w:cs="Arial"/>
          <w:i/>
        </w:rPr>
      </w:pPr>
    </w:p>
    <w:p w14:paraId="56E1AF6F" w14:textId="77777777" w:rsidR="00AE49A5" w:rsidRDefault="00AE49A5" w:rsidP="00E865DF">
      <w:pPr>
        <w:jc w:val="both"/>
        <w:rPr>
          <w:rFonts w:cs="Arial"/>
          <w:i/>
        </w:rPr>
      </w:pPr>
    </w:p>
    <w:p w14:paraId="3DBE28B0" w14:textId="77777777" w:rsidR="00AE49A5" w:rsidRDefault="00AE49A5" w:rsidP="00E865DF">
      <w:pPr>
        <w:jc w:val="both"/>
        <w:rPr>
          <w:rFonts w:cs="Arial"/>
          <w:i/>
        </w:rPr>
      </w:pPr>
    </w:p>
    <w:p w14:paraId="248C6EFA" w14:textId="77777777" w:rsidR="00AE49A5" w:rsidRDefault="00AE49A5" w:rsidP="00E865DF">
      <w:pPr>
        <w:jc w:val="both"/>
        <w:rPr>
          <w:rFonts w:cs="Arial"/>
          <w:i/>
        </w:rPr>
      </w:pPr>
    </w:p>
    <w:p w14:paraId="50AA6256" w14:textId="77777777" w:rsidR="00AE49A5" w:rsidRDefault="00AE49A5" w:rsidP="00E865DF">
      <w:pPr>
        <w:jc w:val="both"/>
        <w:rPr>
          <w:rFonts w:cs="Arial"/>
          <w:i/>
        </w:rPr>
      </w:pPr>
    </w:p>
    <w:p w14:paraId="64CDAF6F" w14:textId="77777777" w:rsidR="00AE49A5" w:rsidRDefault="00AE49A5" w:rsidP="00E865DF">
      <w:pPr>
        <w:jc w:val="both"/>
        <w:rPr>
          <w:rFonts w:cs="Arial"/>
          <w:i/>
        </w:rPr>
      </w:pPr>
    </w:p>
    <w:p w14:paraId="53E11494" w14:textId="77777777" w:rsidR="00AE49A5" w:rsidRDefault="00AE49A5" w:rsidP="00E865DF">
      <w:pPr>
        <w:jc w:val="both"/>
        <w:rPr>
          <w:rFonts w:cs="Arial"/>
          <w:i/>
        </w:rPr>
      </w:pPr>
    </w:p>
    <w:p w14:paraId="23CDADBE" w14:textId="77777777" w:rsidR="00AE49A5" w:rsidRDefault="00AE49A5" w:rsidP="00E865DF">
      <w:pPr>
        <w:jc w:val="both"/>
        <w:rPr>
          <w:rFonts w:cs="Arial"/>
          <w:i/>
        </w:rPr>
      </w:pPr>
    </w:p>
    <w:p w14:paraId="0EF13180" w14:textId="77777777" w:rsidR="00AE49A5" w:rsidRDefault="00AE49A5" w:rsidP="00E865DF">
      <w:pPr>
        <w:jc w:val="both"/>
        <w:rPr>
          <w:rFonts w:cs="Arial"/>
          <w:i/>
        </w:rPr>
      </w:pPr>
    </w:p>
    <w:p w14:paraId="063273ED" w14:textId="77777777" w:rsidR="00AE49A5" w:rsidRDefault="00AE49A5" w:rsidP="00E865DF">
      <w:pPr>
        <w:jc w:val="both"/>
        <w:rPr>
          <w:rFonts w:cs="Arial"/>
          <w:i/>
        </w:rPr>
      </w:pPr>
    </w:p>
    <w:p w14:paraId="3BA3A7FA" w14:textId="77777777" w:rsidR="00AE49A5" w:rsidRDefault="00AE49A5" w:rsidP="00E865DF">
      <w:pPr>
        <w:jc w:val="both"/>
        <w:rPr>
          <w:rFonts w:cs="Arial"/>
          <w:i/>
        </w:rPr>
      </w:pPr>
    </w:p>
    <w:p w14:paraId="06808A58" w14:textId="77777777" w:rsidR="00AE49A5" w:rsidRDefault="00AE49A5" w:rsidP="00E865DF">
      <w:pPr>
        <w:jc w:val="both"/>
        <w:rPr>
          <w:rFonts w:cs="Arial"/>
          <w:i/>
        </w:rPr>
      </w:pPr>
    </w:p>
    <w:p w14:paraId="6BDF8EBF" w14:textId="77777777" w:rsidR="00AE49A5" w:rsidRDefault="00AE49A5" w:rsidP="00E865DF">
      <w:pPr>
        <w:jc w:val="both"/>
        <w:rPr>
          <w:rFonts w:cs="Arial"/>
          <w:i/>
        </w:rPr>
      </w:pPr>
    </w:p>
    <w:p w14:paraId="3FC34F02" w14:textId="77777777" w:rsidR="00AE49A5" w:rsidRDefault="00AE49A5" w:rsidP="00E865DF">
      <w:pPr>
        <w:jc w:val="both"/>
        <w:rPr>
          <w:rFonts w:cs="Arial"/>
          <w:i/>
        </w:rPr>
      </w:pPr>
    </w:p>
    <w:p w14:paraId="283E960C" w14:textId="77777777" w:rsidR="00AE49A5" w:rsidRDefault="00AE49A5" w:rsidP="00E865DF">
      <w:pPr>
        <w:jc w:val="both"/>
        <w:rPr>
          <w:rFonts w:cs="Arial"/>
          <w:i/>
        </w:rPr>
      </w:pPr>
    </w:p>
    <w:p w14:paraId="65FE9CB7" w14:textId="364FA375" w:rsidR="00232815" w:rsidRDefault="00232815" w:rsidP="00E865DF">
      <w:pPr>
        <w:jc w:val="both"/>
        <w:rPr>
          <w:rFonts w:cs="Arial"/>
          <w:i/>
        </w:rPr>
      </w:pPr>
      <w:r w:rsidRPr="00232815">
        <w:rPr>
          <w:rFonts w:cs="Arial"/>
          <w:i/>
        </w:rPr>
        <w:t xml:space="preserve">V primeru pomanjkanja prostora v tabelah, ponudnik lahko doda nove vrstice. </w:t>
      </w:r>
    </w:p>
    <w:p w14:paraId="6F3EDDFC" w14:textId="77777777" w:rsidR="00232815" w:rsidRDefault="00232815" w:rsidP="00E865DF">
      <w:pPr>
        <w:jc w:val="both"/>
        <w:rPr>
          <w:rFonts w:cs="Arial"/>
          <w:i/>
        </w:rPr>
      </w:pPr>
    </w:p>
    <w:p w14:paraId="1B3426BE" w14:textId="4BB738DE" w:rsidR="001F0BA2" w:rsidRPr="00232815" w:rsidRDefault="00E865DF" w:rsidP="00E865DF">
      <w:pPr>
        <w:jc w:val="both"/>
        <w:rPr>
          <w:rFonts w:cs="Arial"/>
        </w:rPr>
      </w:pPr>
      <w:r w:rsidRPr="00232815">
        <w:rPr>
          <w:rFonts w:cs="Arial"/>
          <w:i/>
        </w:rPr>
        <w:t>Ta obrazec je sestavni del in priloga ponudbe</w:t>
      </w:r>
      <w:r w:rsidR="00C62A1F">
        <w:rPr>
          <w:rFonts w:cs="Arial"/>
          <w:i/>
        </w:rPr>
        <w:t xml:space="preserve"> ter pogodbe</w:t>
      </w:r>
      <w:r w:rsidRPr="00232815">
        <w:rPr>
          <w:rFonts w:cs="Arial"/>
          <w:i/>
        </w:rPr>
        <w:t xml:space="preserve">. </w:t>
      </w:r>
    </w:p>
    <w:sectPr w:rsidR="001F0BA2" w:rsidRPr="0023281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7E6DD00" w16cex:dateUtc="2024-03-27T13:42:00Z"/>
  <w16cex:commentExtensible w16cex:durableId="6A35131A" w16cex:dateUtc="2024-04-04T13:35:00Z"/>
  <w16cex:commentExtensible w16cex:durableId="371C4042" w16cex:dateUtc="2024-04-04T13:35:00Z"/>
  <w16cex:commentExtensible w16cex:durableId="468EF48A" w16cex:dateUtc="2024-03-27T13:47:00Z"/>
  <w16cex:commentExtensible w16cex:durableId="27D0CE5C" w16cex:dateUtc="2024-04-04T13:36:00Z"/>
  <w16cex:commentExtensible w16cex:durableId="4593739F" w16cex:dateUtc="2024-03-27T13:48:00Z"/>
  <w16cex:commentExtensible w16cex:durableId="28FDA790" w16cex:dateUtc="2024-03-27T13:50:00Z"/>
  <w16cex:commentExtensible w16cex:durableId="502E94AC" w16cex:dateUtc="2024-03-27T13:50:00Z"/>
  <w16cex:commentExtensible w16cex:durableId="72221646" w16cex:dateUtc="2024-03-27T1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6213AF" w16cid:durableId="27E6DD00"/>
  <w16cid:commentId w16cid:paraId="6EB52D7C" w16cid:durableId="7E16C702"/>
  <w16cid:commentId w16cid:paraId="55206DD1" w16cid:durableId="6A35131A"/>
  <w16cid:commentId w16cid:paraId="267B01EB" w16cid:durableId="371C4042"/>
  <w16cid:commentId w16cid:paraId="0EE6691D" w16cid:durableId="468EF48A"/>
  <w16cid:commentId w16cid:paraId="4C974D17" w16cid:durableId="36299E13"/>
  <w16cid:commentId w16cid:paraId="254ADC17" w16cid:durableId="27D0CE5C"/>
  <w16cid:commentId w16cid:paraId="1D84AEE2" w16cid:durableId="4593739F"/>
  <w16cid:commentId w16cid:paraId="6909A2BE" w16cid:durableId="73BB660B"/>
  <w16cid:commentId w16cid:paraId="7F9A464B" w16cid:durableId="28FDA790"/>
  <w16cid:commentId w16cid:paraId="5B167F05" w16cid:durableId="13E58A34"/>
  <w16cid:commentId w16cid:paraId="1EA549BD" w16cid:durableId="502E94AC"/>
  <w16cid:commentId w16cid:paraId="595488DE" w16cid:durableId="13FBCB5B"/>
  <w16cid:commentId w16cid:paraId="4BC73247" w16cid:durableId="72221646"/>
  <w16cid:commentId w16cid:paraId="0070DA1D" w16cid:durableId="04F858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357EE" w14:textId="77777777" w:rsidR="00676898" w:rsidRDefault="00676898">
      <w:r>
        <w:separator/>
      </w:r>
    </w:p>
  </w:endnote>
  <w:endnote w:type="continuationSeparator" w:id="0">
    <w:p w14:paraId="6BD550E1" w14:textId="77777777" w:rsidR="00676898" w:rsidRDefault="0067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23352A7E" w:rsidR="00676898" w:rsidRPr="00FF184E" w:rsidRDefault="00676898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E81E0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E81E00">
      <w:rPr>
        <w:rStyle w:val="tevilkastrani"/>
        <w:noProof/>
      </w:rPr>
      <w:t>4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76898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676898" w:rsidRPr="005A785E" w:rsidRDefault="00676898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26AC3D40" w:rsidR="00676898" w:rsidRPr="00A1445A" w:rsidRDefault="00676898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81E0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81E00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676898" w:rsidRPr="00FC6CF0" w:rsidRDefault="00676898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59762" w14:textId="77777777" w:rsidR="00676898" w:rsidRDefault="00676898">
      <w:r>
        <w:separator/>
      </w:r>
    </w:p>
  </w:footnote>
  <w:footnote w:type="continuationSeparator" w:id="0">
    <w:p w14:paraId="7E42AD25" w14:textId="77777777" w:rsidR="00676898" w:rsidRDefault="00676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76898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676898" w:rsidRPr="00A04B00" w:rsidRDefault="00676898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676898" w:rsidRPr="00A04B00" w:rsidRDefault="00676898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676898" w:rsidRPr="00A04B00" w:rsidRDefault="00676898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676898" w:rsidRPr="00C0552D" w:rsidRDefault="00676898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0C7781C8" w14:textId="77777777" w:rsidR="00676898" w:rsidRPr="00C0552D" w:rsidRDefault="00676898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676898" w:rsidRPr="00A1445A" w:rsidRDefault="00676898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676898" w:rsidRDefault="00676898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676898" w:rsidRPr="00A1445A" w:rsidRDefault="00676898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676898" w:rsidRPr="00A1445A" w:rsidRDefault="00676898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676898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8D9917C" w:rsidR="00676898" w:rsidRPr="005D6367" w:rsidRDefault="00676898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676898" w:rsidRPr="005D6367" w:rsidRDefault="00676898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478EF8BC" w:rsidR="00676898" w:rsidRPr="005D6367" w:rsidRDefault="00676898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>OBR – 2.12</w:t>
          </w:r>
          <w:r>
            <w:rPr>
              <w:rFonts w:cs="Arial"/>
              <w:sz w:val="16"/>
              <w:szCs w:val="16"/>
            </w:rPr>
            <w:t>.2</w:t>
          </w:r>
        </w:p>
      </w:tc>
    </w:tr>
  </w:tbl>
  <w:p w14:paraId="4E4C4B07" w14:textId="77777777" w:rsidR="00676898" w:rsidRPr="00FC6CF0" w:rsidRDefault="00676898" w:rsidP="00001218">
    <w:pPr>
      <w:pStyle w:val="Glava"/>
      <w:rPr>
        <w:rFonts w:cs="Arial"/>
        <w:sz w:val="2"/>
        <w:szCs w:val="2"/>
      </w:rPr>
    </w:pPr>
  </w:p>
  <w:p w14:paraId="5FE739C3" w14:textId="77777777" w:rsidR="00676898" w:rsidRPr="00FC6CF0" w:rsidRDefault="00676898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65C12"/>
    <w:multiLevelType w:val="hybridMultilevel"/>
    <w:tmpl w:val="E0E67B92"/>
    <w:lvl w:ilvl="0" w:tplc="7ED660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63B11"/>
    <w:multiLevelType w:val="hybridMultilevel"/>
    <w:tmpl w:val="97CE5942"/>
    <w:lvl w:ilvl="0" w:tplc="7ED66064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0ABC7DBB"/>
    <w:multiLevelType w:val="hybridMultilevel"/>
    <w:tmpl w:val="16785A6A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956E89"/>
    <w:multiLevelType w:val="hybridMultilevel"/>
    <w:tmpl w:val="97A647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57978"/>
    <w:multiLevelType w:val="hybridMultilevel"/>
    <w:tmpl w:val="396A1960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10D29"/>
    <w:multiLevelType w:val="hybridMultilevel"/>
    <w:tmpl w:val="2A1E4ED8"/>
    <w:lvl w:ilvl="0" w:tplc="7ED660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E7C6E"/>
    <w:multiLevelType w:val="hybridMultilevel"/>
    <w:tmpl w:val="36C0CF92"/>
    <w:lvl w:ilvl="0" w:tplc="F3022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5056DB"/>
    <w:multiLevelType w:val="hybridMultilevel"/>
    <w:tmpl w:val="AB14D39E"/>
    <w:lvl w:ilvl="0" w:tplc="7ED660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147EF1"/>
    <w:multiLevelType w:val="hybridMultilevel"/>
    <w:tmpl w:val="51327A26"/>
    <w:lvl w:ilvl="0" w:tplc="7ED660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1B53E7"/>
    <w:multiLevelType w:val="hybridMultilevel"/>
    <w:tmpl w:val="24D2F56E"/>
    <w:lvl w:ilvl="0" w:tplc="7ED660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A41AAE"/>
    <w:multiLevelType w:val="hybridMultilevel"/>
    <w:tmpl w:val="56D22DC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FC2702"/>
    <w:multiLevelType w:val="hybridMultilevel"/>
    <w:tmpl w:val="4156CEE6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1C08DC"/>
    <w:multiLevelType w:val="hybridMultilevel"/>
    <w:tmpl w:val="4038014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4A7539"/>
    <w:multiLevelType w:val="hybridMultilevel"/>
    <w:tmpl w:val="3DCC2404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173BB7"/>
    <w:multiLevelType w:val="hybridMultilevel"/>
    <w:tmpl w:val="241EDE48"/>
    <w:lvl w:ilvl="0" w:tplc="F30229F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5BE50BE"/>
    <w:multiLevelType w:val="hybridMultilevel"/>
    <w:tmpl w:val="80F807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7"/>
  </w:num>
  <w:num w:numId="4">
    <w:abstractNumId w:val="6"/>
  </w:num>
  <w:num w:numId="5">
    <w:abstractNumId w:val="14"/>
  </w:num>
  <w:num w:numId="6">
    <w:abstractNumId w:val="1"/>
  </w:num>
  <w:num w:numId="7">
    <w:abstractNumId w:val="27"/>
  </w:num>
  <w:num w:numId="8">
    <w:abstractNumId w:val="22"/>
  </w:num>
  <w:num w:numId="9">
    <w:abstractNumId w:val="24"/>
  </w:num>
  <w:num w:numId="10">
    <w:abstractNumId w:val="25"/>
  </w:num>
  <w:num w:numId="11">
    <w:abstractNumId w:val="17"/>
  </w:num>
  <w:num w:numId="12">
    <w:abstractNumId w:val="0"/>
  </w:num>
  <w:num w:numId="13">
    <w:abstractNumId w:val="5"/>
  </w:num>
  <w:num w:numId="14">
    <w:abstractNumId w:val="23"/>
  </w:num>
  <w:num w:numId="15">
    <w:abstractNumId w:val="18"/>
  </w:num>
  <w:num w:numId="16">
    <w:abstractNumId w:val="10"/>
  </w:num>
  <w:num w:numId="17">
    <w:abstractNumId w:val="15"/>
  </w:num>
  <w:num w:numId="18">
    <w:abstractNumId w:val="2"/>
  </w:num>
  <w:num w:numId="19">
    <w:abstractNumId w:val="12"/>
  </w:num>
  <w:num w:numId="20">
    <w:abstractNumId w:val="26"/>
  </w:num>
  <w:num w:numId="21">
    <w:abstractNumId w:val="21"/>
  </w:num>
  <w:num w:numId="22">
    <w:abstractNumId w:val="13"/>
  </w:num>
  <w:num w:numId="23">
    <w:abstractNumId w:val="8"/>
  </w:num>
  <w:num w:numId="24">
    <w:abstractNumId w:val="4"/>
  </w:num>
  <w:num w:numId="25">
    <w:abstractNumId w:val="3"/>
  </w:num>
  <w:num w:numId="26">
    <w:abstractNumId w:val="16"/>
  </w:num>
  <w:num w:numId="2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1"/>
  </w:num>
  <w:num w:numId="29">
    <w:abstractNumId w:val="2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39CF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3A30"/>
    <w:rsid w:val="000576FB"/>
    <w:rsid w:val="00076A93"/>
    <w:rsid w:val="00080859"/>
    <w:rsid w:val="000879B1"/>
    <w:rsid w:val="000927AF"/>
    <w:rsid w:val="00095E4B"/>
    <w:rsid w:val="00096243"/>
    <w:rsid w:val="00096BE4"/>
    <w:rsid w:val="000B5174"/>
    <w:rsid w:val="000C0F59"/>
    <w:rsid w:val="000C23A5"/>
    <w:rsid w:val="000C4583"/>
    <w:rsid w:val="000D76C2"/>
    <w:rsid w:val="000E1875"/>
    <w:rsid w:val="000E41E1"/>
    <w:rsid w:val="000E7050"/>
    <w:rsid w:val="00101B68"/>
    <w:rsid w:val="00114401"/>
    <w:rsid w:val="00122054"/>
    <w:rsid w:val="0012533E"/>
    <w:rsid w:val="00130F29"/>
    <w:rsid w:val="001314C1"/>
    <w:rsid w:val="00131750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268F"/>
    <w:rsid w:val="0020478A"/>
    <w:rsid w:val="002067F9"/>
    <w:rsid w:val="00213ABA"/>
    <w:rsid w:val="00213CCB"/>
    <w:rsid w:val="00227FB0"/>
    <w:rsid w:val="00231CFA"/>
    <w:rsid w:val="00232367"/>
    <w:rsid w:val="00232815"/>
    <w:rsid w:val="00233C43"/>
    <w:rsid w:val="00235D07"/>
    <w:rsid w:val="00235E41"/>
    <w:rsid w:val="002413BB"/>
    <w:rsid w:val="00241698"/>
    <w:rsid w:val="00241951"/>
    <w:rsid w:val="00251D3F"/>
    <w:rsid w:val="00255351"/>
    <w:rsid w:val="002618E0"/>
    <w:rsid w:val="00263BEF"/>
    <w:rsid w:val="002711AE"/>
    <w:rsid w:val="00272A57"/>
    <w:rsid w:val="00273761"/>
    <w:rsid w:val="00275C4B"/>
    <w:rsid w:val="00277706"/>
    <w:rsid w:val="00283EE6"/>
    <w:rsid w:val="00285A1F"/>
    <w:rsid w:val="00285B81"/>
    <w:rsid w:val="00287917"/>
    <w:rsid w:val="0029386F"/>
    <w:rsid w:val="002A5137"/>
    <w:rsid w:val="002A6A46"/>
    <w:rsid w:val="002B28E0"/>
    <w:rsid w:val="002C5BE9"/>
    <w:rsid w:val="002D6A3C"/>
    <w:rsid w:val="002E1329"/>
    <w:rsid w:val="002E167B"/>
    <w:rsid w:val="002E2FD3"/>
    <w:rsid w:val="002E6B63"/>
    <w:rsid w:val="002E7552"/>
    <w:rsid w:val="002F0041"/>
    <w:rsid w:val="002F68A9"/>
    <w:rsid w:val="00301033"/>
    <w:rsid w:val="00315EE6"/>
    <w:rsid w:val="00316EC4"/>
    <w:rsid w:val="00324C4C"/>
    <w:rsid w:val="00325D8B"/>
    <w:rsid w:val="00326834"/>
    <w:rsid w:val="0035043A"/>
    <w:rsid w:val="00352AF3"/>
    <w:rsid w:val="00361672"/>
    <w:rsid w:val="00363776"/>
    <w:rsid w:val="00367250"/>
    <w:rsid w:val="00370866"/>
    <w:rsid w:val="00370B40"/>
    <w:rsid w:val="0037231D"/>
    <w:rsid w:val="0037290D"/>
    <w:rsid w:val="003804FF"/>
    <w:rsid w:val="0038109D"/>
    <w:rsid w:val="00386D1B"/>
    <w:rsid w:val="0039047E"/>
    <w:rsid w:val="00397945"/>
    <w:rsid w:val="003B31CD"/>
    <w:rsid w:val="003B36FC"/>
    <w:rsid w:val="003C0187"/>
    <w:rsid w:val="003C0B6A"/>
    <w:rsid w:val="003C23F9"/>
    <w:rsid w:val="003C485B"/>
    <w:rsid w:val="003D1272"/>
    <w:rsid w:val="003D4CCB"/>
    <w:rsid w:val="003E2242"/>
    <w:rsid w:val="003E4CFC"/>
    <w:rsid w:val="003E5680"/>
    <w:rsid w:val="003E5C55"/>
    <w:rsid w:val="003F0DE7"/>
    <w:rsid w:val="003F4DE6"/>
    <w:rsid w:val="00406373"/>
    <w:rsid w:val="00415AD0"/>
    <w:rsid w:val="0043532D"/>
    <w:rsid w:val="00445049"/>
    <w:rsid w:val="004527D6"/>
    <w:rsid w:val="00453B08"/>
    <w:rsid w:val="00455EB9"/>
    <w:rsid w:val="004720C5"/>
    <w:rsid w:val="0047643E"/>
    <w:rsid w:val="004801D0"/>
    <w:rsid w:val="004835C7"/>
    <w:rsid w:val="004838BC"/>
    <w:rsid w:val="00486F2A"/>
    <w:rsid w:val="004A0508"/>
    <w:rsid w:val="004B065E"/>
    <w:rsid w:val="004D6B75"/>
    <w:rsid w:val="004F4BBA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76341"/>
    <w:rsid w:val="00582831"/>
    <w:rsid w:val="0058375B"/>
    <w:rsid w:val="0058399F"/>
    <w:rsid w:val="00587468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03AAF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6898"/>
    <w:rsid w:val="006776D7"/>
    <w:rsid w:val="0069120D"/>
    <w:rsid w:val="006D3E51"/>
    <w:rsid w:val="006D59F7"/>
    <w:rsid w:val="006E377F"/>
    <w:rsid w:val="006F44F5"/>
    <w:rsid w:val="006F758E"/>
    <w:rsid w:val="007033C0"/>
    <w:rsid w:val="007108D5"/>
    <w:rsid w:val="007345D8"/>
    <w:rsid w:val="00741DF3"/>
    <w:rsid w:val="00743912"/>
    <w:rsid w:val="007639CF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B1E8B"/>
    <w:rsid w:val="007D302C"/>
    <w:rsid w:val="007D4174"/>
    <w:rsid w:val="007E0866"/>
    <w:rsid w:val="007E31E3"/>
    <w:rsid w:val="007E72B4"/>
    <w:rsid w:val="007F3757"/>
    <w:rsid w:val="007F4AC2"/>
    <w:rsid w:val="007F5293"/>
    <w:rsid w:val="007F6339"/>
    <w:rsid w:val="007F7EE3"/>
    <w:rsid w:val="008105C2"/>
    <w:rsid w:val="008155E7"/>
    <w:rsid w:val="00824D1D"/>
    <w:rsid w:val="00833AC6"/>
    <w:rsid w:val="008356ED"/>
    <w:rsid w:val="0084007D"/>
    <w:rsid w:val="00842436"/>
    <w:rsid w:val="00843739"/>
    <w:rsid w:val="008448B8"/>
    <w:rsid w:val="00847017"/>
    <w:rsid w:val="008707C8"/>
    <w:rsid w:val="00882006"/>
    <w:rsid w:val="008902D3"/>
    <w:rsid w:val="00895F3B"/>
    <w:rsid w:val="008A20CA"/>
    <w:rsid w:val="008A757F"/>
    <w:rsid w:val="008B0321"/>
    <w:rsid w:val="008B25C9"/>
    <w:rsid w:val="008C2AC2"/>
    <w:rsid w:val="008D0A31"/>
    <w:rsid w:val="008D6DCE"/>
    <w:rsid w:val="008E10D1"/>
    <w:rsid w:val="008E64FA"/>
    <w:rsid w:val="008E7CF3"/>
    <w:rsid w:val="008F3E2F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4146"/>
    <w:rsid w:val="009642FB"/>
    <w:rsid w:val="00965BB4"/>
    <w:rsid w:val="009A1ABB"/>
    <w:rsid w:val="009A46DA"/>
    <w:rsid w:val="009A6579"/>
    <w:rsid w:val="009B0FC7"/>
    <w:rsid w:val="009B361A"/>
    <w:rsid w:val="009B70DE"/>
    <w:rsid w:val="009B7404"/>
    <w:rsid w:val="009C1968"/>
    <w:rsid w:val="009C2645"/>
    <w:rsid w:val="009C29C7"/>
    <w:rsid w:val="009C5AA6"/>
    <w:rsid w:val="009C6284"/>
    <w:rsid w:val="009C7203"/>
    <w:rsid w:val="009D132C"/>
    <w:rsid w:val="009D21DD"/>
    <w:rsid w:val="009D40B0"/>
    <w:rsid w:val="009D445E"/>
    <w:rsid w:val="009D6C16"/>
    <w:rsid w:val="009E053F"/>
    <w:rsid w:val="009E323A"/>
    <w:rsid w:val="009E7BCF"/>
    <w:rsid w:val="009F0952"/>
    <w:rsid w:val="009F7784"/>
    <w:rsid w:val="00A00306"/>
    <w:rsid w:val="00A04B00"/>
    <w:rsid w:val="00A10D16"/>
    <w:rsid w:val="00A13E54"/>
    <w:rsid w:val="00A1445A"/>
    <w:rsid w:val="00A15737"/>
    <w:rsid w:val="00A1590A"/>
    <w:rsid w:val="00A22650"/>
    <w:rsid w:val="00A3063E"/>
    <w:rsid w:val="00A33BE0"/>
    <w:rsid w:val="00A46409"/>
    <w:rsid w:val="00A515E0"/>
    <w:rsid w:val="00A530E9"/>
    <w:rsid w:val="00A55B4C"/>
    <w:rsid w:val="00A55F16"/>
    <w:rsid w:val="00A55FFB"/>
    <w:rsid w:val="00A57325"/>
    <w:rsid w:val="00A63CED"/>
    <w:rsid w:val="00A641D6"/>
    <w:rsid w:val="00A67811"/>
    <w:rsid w:val="00A75802"/>
    <w:rsid w:val="00A77375"/>
    <w:rsid w:val="00A83E62"/>
    <w:rsid w:val="00A906B0"/>
    <w:rsid w:val="00A92149"/>
    <w:rsid w:val="00AA2F1C"/>
    <w:rsid w:val="00AB1522"/>
    <w:rsid w:val="00AB3346"/>
    <w:rsid w:val="00AB4674"/>
    <w:rsid w:val="00AC72E5"/>
    <w:rsid w:val="00AD3618"/>
    <w:rsid w:val="00AE49A5"/>
    <w:rsid w:val="00AE6E09"/>
    <w:rsid w:val="00AF0AD6"/>
    <w:rsid w:val="00AF6C0C"/>
    <w:rsid w:val="00B021F9"/>
    <w:rsid w:val="00B052F2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340C0"/>
    <w:rsid w:val="00B4256F"/>
    <w:rsid w:val="00B42C10"/>
    <w:rsid w:val="00B528B4"/>
    <w:rsid w:val="00B52BF2"/>
    <w:rsid w:val="00B5369B"/>
    <w:rsid w:val="00B538F5"/>
    <w:rsid w:val="00B661E3"/>
    <w:rsid w:val="00B67E2C"/>
    <w:rsid w:val="00B77694"/>
    <w:rsid w:val="00B85DF5"/>
    <w:rsid w:val="00B86392"/>
    <w:rsid w:val="00B900EC"/>
    <w:rsid w:val="00B9309E"/>
    <w:rsid w:val="00B930C3"/>
    <w:rsid w:val="00BA2C4A"/>
    <w:rsid w:val="00BA4548"/>
    <w:rsid w:val="00BB1E7F"/>
    <w:rsid w:val="00BB3939"/>
    <w:rsid w:val="00BC00ED"/>
    <w:rsid w:val="00BC2412"/>
    <w:rsid w:val="00BC29DD"/>
    <w:rsid w:val="00BD4AEF"/>
    <w:rsid w:val="00BE1652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2C5"/>
    <w:rsid w:val="00C565DD"/>
    <w:rsid w:val="00C62A1F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441D"/>
    <w:rsid w:val="00D05C1E"/>
    <w:rsid w:val="00D06278"/>
    <w:rsid w:val="00D2343D"/>
    <w:rsid w:val="00D278D4"/>
    <w:rsid w:val="00D27CE9"/>
    <w:rsid w:val="00D3544D"/>
    <w:rsid w:val="00D46A2B"/>
    <w:rsid w:val="00D47195"/>
    <w:rsid w:val="00D571D4"/>
    <w:rsid w:val="00D579F3"/>
    <w:rsid w:val="00D57EE7"/>
    <w:rsid w:val="00D60B22"/>
    <w:rsid w:val="00D60DBB"/>
    <w:rsid w:val="00D62756"/>
    <w:rsid w:val="00D707B4"/>
    <w:rsid w:val="00D7182C"/>
    <w:rsid w:val="00D7309B"/>
    <w:rsid w:val="00D77C8B"/>
    <w:rsid w:val="00D8275B"/>
    <w:rsid w:val="00D83E17"/>
    <w:rsid w:val="00D84490"/>
    <w:rsid w:val="00D92C6A"/>
    <w:rsid w:val="00D939B2"/>
    <w:rsid w:val="00D95FF4"/>
    <w:rsid w:val="00DA0B86"/>
    <w:rsid w:val="00DA2511"/>
    <w:rsid w:val="00DA4FCC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43EFA"/>
    <w:rsid w:val="00E4511E"/>
    <w:rsid w:val="00E47391"/>
    <w:rsid w:val="00E550C0"/>
    <w:rsid w:val="00E55751"/>
    <w:rsid w:val="00E61921"/>
    <w:rsid w:val="00E676C3"/>
    <w:rsid w:val="00E72B6D"/>
    <w:rsid w:val="00E73E64"/>
    <w:rsid w:val="00E749F2"/>
    <w:rsid w:val="00E81E00"/>
    <w:rsid w:val="00E865DF"/>
    <w:rsid w:val="00E932C8"/>
    <w:rsid w:val="00E95B73"/>
    <w:rsid w:val="00E9600A"/>
    <w:rsid w:val="00EA6B71"/>
    <w:rsid w:val="00EA7B9C"/>
    <w:rsid w:val="00EB0DA9"/>
    <w:rsid w:val="00EB38F0"/>
    <w:rsid w:val="00EB3BE0"/>
    <w:rsid w:val="00EB3C76"/>
    <w:rsid w:val="00EC00D3"/>
    <w:rsid w:val="00EE7F32"/>
    <w:rsid w:val="00EF0493"/>
    <w:rsid w:val="00EF1787"/>
    <w:rsid w:val="00EF18FD"/>
    <w:rsid w:val="00F0171E"/>
    <w:rsid w:val="00F01788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56018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A7B32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215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38109D"/>
    <w:rPr>
      <w:rFonts w:ascii="Calibri" w:eastAsia="Calibri" w:hAnsi="Calibr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D939B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D939B2"/>
    <w:rPr>
      <w:rFonts w:ascii="Arial" w:hAnsi="Arial"/>
    </w:rPr>
  </w:style>
  <w:style w:type="character" w:styleId="Sprotnaopomba-sklic">
    <w:name w:val="footnote reference"/>
    <w:uiPriority w:val="99"/>
    <w:unhideWhenUsed/>
    <w:rsid w:val="00D939B2"/>
    <w:rPr>
      <w:rFonts w:ascii="Arial" w:hAnsi="Arial"/>
      <w:i/>
      <w:sz w:val="18"/>
      <w:vertAlign w:val="superscript"/>
    </w:rPr>
  </w:style>
  <w:style w:type="character" w:customStyle="1" w:styleId="normaltextrun">
    <w:name w:val="normaltextrun"/>
    <w:basedOn w:val="Privzetapisavaodstavka"/>
    <w:rsid w:val="00D939B2"/>
  </w:style>
  <w:style w:type="paragraph" w:customStyle="1" w:styleId="paragraph">
    <w:name w:val="paragraph"/>
    <w:basedOn w:val="Navaden"/>
    <w:rsid w:val="00D939B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customStyle="1" w:styleId="Tabelamrea1">
    <w:name w:val="Tabela – mreža1"/>
    <w:basedOn w:val="Navadnatabela"/>
    <w:next w:val="Tabelamrea"/>
    <w:uiPriority w:val="59"/>
    <w:rsid w:val="00D939B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BA454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1A142-A336-4EB5-B5DB-F9D060781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6a4cc071-bd85-44c5-acc7-68a9b922d49c"/>
    <ds:schemaRef ds:uri="64b5e79a-161e-4f4f-95e3-8c5cd0f50b65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782D8A1-D902-4598-83B0-F745FBF4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33</TotalTime>
  <Pages>4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2024-12-12T10:02:00Z</cp:lastPrinted>
  <dcterms:created xsi:type="dcterms:W3CDTF">2026-03-10T14:13:00Z</dcterms:created>
  <dcterms:modified xsi:type="dcterms:W3CDTF">2026-04-13T12:54:00Z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